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1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"/>
        <w:gridCol w:w="708"/>
        <w:gridCol w:w="698"/>
        <w:gridCol w:w="136"/>
        <w:gridCol w:w="150"/>
        <w:gridCol w:w="75"/>
        <w:gridCol w:w="198"/>
        <w:gridCol w:w="286"/>
        <w:gridCol w:w="278"/>
        <w:gridCol w:w="842"/>
        <w:gridCol w:w="339"/>
        <w:gridCol w:w="94"/>
        <w:gridCol w:w="332"/>
        <w:gridCol w:w="142"/>
        <w:gridCol w:w="91"/>
        <w:gridCol w:w="130"/>
        <w:gridCol w:w="160"/>
        <w:gridCol w:w="132"/>
        <w:gridCol w:w="282"/>
        <w:gridCol w:w="132"/>
        <w:gridCol w:w="198"/>
        <w:gridCol w:w="225"/>
        <w:gridCol w:w="164"/>
        <w:gridCol w:w="175"/>
        <w:gridCol w:w="148"/>
        <w:gridCol w:w="219"/>
        <w:gridCol w:w="560"/>
        <w:gridCol w:w="338"/>
        <w:gridCol w:w="281"/>
        <w:gridCol w:w="282"/>
        <w:gridCol w:w="1422"/>
        <w:gridCol w:w="637"/>
      </w:tblGrid>
      <w:tr w:rsidR="00402D94" w:rsidRPr="00BB0F58" w14:paraId="7C3EB700" w14:textId="77777777" w:rsidTr="00220F53">
        <w:trPr>
          <w:cantSplit/>
          <w:trHeight w:hRule="exact" w:val="220"/>
        </w:trPr>
        <w:tc>
          <w:tcPr>
            <w:tcW w:w="360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D8FDA0" w14:textId="77777777" w:rsidR="00402D94" w:rsidRPr="00381AB0" w:rsidRDefault="00402D94">
            <w:pPr>
              <w:tabs>
                <w:tab w:val="left" w:pos="3544"/>
              </w:tabs>
              <w:rPr>
                <w:rFonts w:ascii="Arial" w:hAnsi="Arial" w:cs="Arial"/>
                <w:sz w:val="18"/>
                <w:szCs w:val="18"/>
              </w:rPr>
            </w:pPr>
            <w:r w:rsidRPr="00381AB0">
              <w:rPr>
                <w:rFonts w:ascii="Arial" w:hAnsi="Arial" w:cs="Arial"/>
                <w:sz w:val="18"/>
                <w:szCs w:val="18"/>
              </w:rPr>
              <w:t>Anschrift Personal verwaltende Dienststelle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6AC2E" w14:textId="77777777" w:rsidR="00402D94" w:rsidRPr="00C93B6D" w:rsidRDefault="00402D94">
            <w:pPr>
              <w:tabs>
                <w:tab w:val="left" w:pos="3544"/>
              </w:tabs>
              <w:rPr>
                <w:rFonts w:ascii="Arial" w:hAnsi="Arial" w:cs="Arial"/>
                <w:sz w:val="18"/>
                <w:szCs w:val="18"/>
              </w:rPr>
            </w:pPr>
            <w:r w:rsidRPr="00C93B6D">
              <w:rPr>
                <w:rFonts w:ascii="Arial" w:hAnsi="Arial" w:cs="Arial"/>
                <w:sz w:val="18"/>
                <w:szCs w:val="18"/>
              </w:rPr>
              <w:t>PvStS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883E5F" w14:textId="77777777" w:rsidR="00402D94" w:rsidRPr="00BB0F58" w:rsidRDefault="00402D9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62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D9E4D" w14:textId="77777777" w:rsidR="00402D94" w:rsidRPr="00BB0F58" w:rsidRDefault="00402D94">
            <w:pPr>
              <w:tabs>
                <w:tab w:val="left" w:pos="3030"/>
              </w:tabs>
              <w:rPr>
                <w:rFonts w:ascii="Arial" w:hAnsi="Arial" w:cs="Arial"/>
                <w:b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Ort und Datum</w:t>
            </w:r>
          </w:p>
        </w:tc>
      </w:tr>
      <w:tr w:rsidR="00402D94" w:rsidRPr="00BB0F58" w14:paraId="021A4142" w14:textId="77777777" w:rsidTr="00220F53">
        <w:trPr>
          <w:cantSplit/>
          <w:trHeight w:hRule="exact" w:val="360"/>
        </w:trPr>
        <w:tc>
          <w:tcPr>
            <w:tcW w:w="360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FF82B3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145BEB4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B1E9A4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D01C8" w14:textId="77777777" w:rsidR="00402D94" w:rsidRPr="00BB0F58" w:rsidRDefault="00402D94">
            <w:pPr>
              <w:tabs>
                <w:tab w:val="left" w:pos="3030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</w:r>
          </w:p>
        </w:tc>
      </w:tr>
      <w:tr w:rsidR="00402D94" w:rsidRPr="00BB0F58" w14:paraId="56EA1EEA" w14:textId="77777777" w:rsidTr="00220F53">
        <w:trPr>
          <w:cantSplit/>
          <w:trHeight w:hRule="exact" w:val="220"/>
        </w:trPr>
        <w:tc>
          <w:tcPr>
            <w:tcW w:w="360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62E29" w14:textId="77777777" w:rsidR="00402D94" w:rsidRPr="00BB0F58" w:rsidRDefault="00402D94">
            <w:pPr>
              <w:tabs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5A2AD" w14:textId="77777777" w:rsidR="00402D94" w:rsidRPr="00BB0F58" w:rsidRDefault="00402D94">
            <w:pPr>
              <w:tabs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6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D1EB823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0922" w14:textId="77777777" w:rsidR="00402D94" w:rsidRPr="00BB0F58" w:rsidRDefault="00402D94" w:rsidP="00603E70">
            <w:pPr>
              <w:tabs>
                <w:tab w:val="left" w:pos="2948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Sachbearbeiter</w:t>
            </w:r>
            <w:r w:rsidRPr="00BB0F58">
              <w:rPr>
                <w:rFonts w:ascii="Arial" w:hAnsi="Arial" w:cs="Arial"/>
                <w:sz w:val="20"/>
              </w:rPr>
              <w:tab/>
              <w:t>Telefon</w:t>
            </w:r>
          </w:p>
        </w:tc>
      </w:tr>
      <w:tr w:rsidR="00402D94" w:rsidRPr="00BB0F58" w14:paraId="15E0C593" w14:textId="77777777" w:rsidTr="00220F53">
        <w:trPr>
          <w:cantSplit/>
          <w:trHeight w:val="360"/>
        </w:trPr>
        <w:tc>
          <w:tcPr>
            <w:tcW w:w="360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0CE5F" w14:textId="77777777" w:rsidR="00402D94" w:rsidRPr="00BB0F58" w:rsidRDefault="00402D94">
            <w:pPr>
              <w:tabs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0AC6" w14:textId="77777777" w:rsidR="00402D94" w:rsidRPr="00BB0F58" w:rsidRDefault="00402D94">
            <w:pPr>
              <w:tabs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C15F0" w14:textId="77777777" w:rsidR="00402D94" w:rsidRPr="00BB0F58" w:rsidRDefault="00402D9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62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26106" w14:textId="77777777" w:rsidR="00402D94" w:rsidRPr="00BB0F58" w:rsidRDefault="00402D94">
            <w:pPr>
              <w:tabs>
                <w:tab w:val="left" w:pos="3030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</w:r>
          </w:p>
        </w:tc>
      </w:tr>
      <w:tr w:rsidR="00402D94" w:rsidRPr="00BB0F58" w14:paraId="75043597" w14:textId="77777777" w:rsidTr="00220F53">
        <w:trPr>
          <w:cantSplit/>
          <w:trHeight w:hRule="exact" w:val="220"/>
        </w:trPr>
        <w:tc>
          <w:tcPr>
            <w:tcW w:w="4739" w:type="dxa"/>
            <w:gridSpan w:val="1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085A30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8CFB6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53EBA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Beschäftigungsdienststelle</w:t>
            </w:r>
          </w:p>
        </w:tc>
      </w:tr>
      <w:tr w:rsidR="00402D94" w:rsidRPr="00BB0F58" w14:paraId="0A31D8C0" w14:textId="77777777" w:rsidTr="00220F53">
        <w:trPr>
          <w:cantSplit/>
          <w:trHeight w:hRule="exact" w:val="360"/>
        </w:trPr>
        <w:tc>
          <w:tcPr>
            <w:tcW w:w="2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88E1C2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ABB7" w14:textId="77777777" w:rsidR="00402D94" w:rsidRPr="00BB0F58" w:rsidRDefault="00402D94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55F5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786F9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6A6694CD" w14:textId="77777777" w:rsidTr="00220F53">
        <w:trPr>
          <w:cantSplit/>
        </w:trPr>
        <w:tc>
          <w:tcPr>
            <w:tcW w:w="2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54EC82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1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1F7E4" w14:textId="77777777" w:rsidR="00402D94" w:rsidRPr="00BB0F58" w:rsidRDefault="00402D94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vAlign w:val="center"/>
          </w:tcPr>
          <w:p w14:paraId="648FB64D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62" w:type="dxa"/>
            <w:gridSpan w:val="1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5184F5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7A6A92F1" w14:textId="77777777" w:rsidTr="00220F53">
        <w:trPr>
          <w:cantSplit/>
          <w:trHeight w:val="2158"/>
        </w:trPr>
        <w:tc>
          <w:tcPr>
            <w:tcW w:w="4739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76897" w14:textId="77777777" w:rsidR="00402D94" w:rsidRPr="00F4746A" w:rsidRDefault="00402D9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246D2E" w14:textId="77777777" w:rsidR="00402D94" w:rsidRPr="00F4746A" w:rsidRDefault="00402D94">
            <w:pPr>
              <w:rPr>
                <w:rFonts w:ascii="Arial" w:hAnsi="Arial" w:cs="Arial"/>
                <w:szCs w:val="24"/>
              </w:rPr>
            </w:pPr>
            <w:r w:rsidRPr="00F4746A">
              <w:rPr>
                <w:rFonts w:ascii="Arial" w:hAnsi="Arial" w:cs="Arial"/>
                <w:b/>
                <w:szCs w:val="24"/>
              </w:rPr>
              <w:t xml:space="preserve">Landesamt für </w:t>
            </w:r>
            <w:r w:rsidR="00BB0F58" w:rsidRPr="00F4746A">
              <w:rPr>
                <w:rFonts w:ascii="Arial" w:hAnsi="Arial" w:cs="Arial"/>
                <w:b/>
                <w:szCs w:val="24"/>
              </w:rPr>
              <w:t xml:space="preserve">Steuern und </w:t>
            </w:r>
            <w:r w:rsidRPr="00F4746A">
              <w:rPr>
                <w:rFonts w:ascii="Arial" w:hAnsi="Arial" w:cs="Arial"/>
                <w:b/>
                <w:szCs w:val="24"/>
              </w:rPr>
              <w:t>Finanzen</w:t>
            </w:r>
          </w:p>
          <w:p w14:paraId="5E7D4F28" w14:textId="0816D4CA" w:rsidR="00402D94" w:rsidRPr="00F4746A" w:rsidRDefault="00F474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result w:val="2"/>
                    <w:listEntry w:val="Bezügestelle"/>
                    <w:listEntry w:val="Standort Leipzig, Bezügestelle"/>
                    <w:listEntry w:val="Außenstelle Chemnitz, Bezügestelle"/>
                  </w:ddList>
                </w:ffData>
              </w:fldChar>
            </w:r>
            <w:bookmarkStart w:id="0" w:name="Dropdown1"/>
            <w:r>
              <w:rPr>
                <w:rFonts w:ascii="Arial" w:hAnsi="Arial" w:cs="Arial"/>
                <w:sz w:val="22"/>
                <w:szCs w:val="22"/>
              </w:rPr>
              <w:instrText xml:space="preserve"> FORMDROPDOWN </w:instrText>
            </w:r>
            <w:r w:rsidR="00E70628">
              <w:rPr>
                <w:rFonts w:ascii="Arial" w:hAnsi="Arial" w:cs="Arial"/>
                <w:sz w:val="22"/>
                <w:szCs w:val="22"/>
              </w:rPr>
            </w:r>
            <w:r w:rsidR="00E7062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  <w:p w14:paraId="08529C62" w14:textId="77777777" w:rsidR="00402D94" w:rsidRPr="00F4746A" w:rsidRDefault="00F474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Arb.Gr.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  <w:p w14:paraId="64460FD3" w14:textId="77777777" w:rsidR="00402D94" w:rsidRPr="00F4746A" w:rsidRDefault="00F474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Stauffenbergallee 2"/>
                    <w:listEntry w:val="Angerstr. 40-42, Haus A"/>
                    <w:listEntry w:val="Brückenstr. 10"/>
                  </w:ddList>
                </w:ffData>
              </w:fldChar>
            </w:r>
            <w:bookmarkStart w:id="2" w:name="Dropdown2"/>
            <w:r>
              <w:rPr>
                <w:rFonts w:ascii="Arial" w:hAnsi="Arial" w:cs="Arial"/>
                <w:sz w:val="22"/>
                <w:szCs w:val="22"/>
              </w:rPr>
              <w:instrText xml:space="preserve"> FORMDROPDOWN </w:instrText>
            </w:r>
            <w:r w:rsidR="00E70628">
              <w:rPr>
                <w:rFonts w:ascii="Arial" w:hAnsi="Arial" w:cs="Arial"/>
                <w:sz w:val="22"/>
                <w:szCs w:val="22"/>
              </w:rPr>
            </w:r>
            <w:r w:rsidR="00E7062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6EDA02A4" w14:textId="77777777" w:rsidR="00402D94" w:rsidRPr="00F4746A" w:rsidRDefault="00F474E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01099 Dresden"/>
                    <w:listEntry w:val="04177 Leipzig"/>
                    <w:listEntry w:val="09111 Chemnitz"/>
                  </w:ddList>
                </w:ffData>
              </w:fldChar>
            </w:r>
            <w:bookmarkStart w:id="3" w:name="Dropdown3"/>
            <w:r>
              <w:rPr>
                <w:rFonts w:ascii="Arial" w:hAnsi="Arial" w:cs="Arial"/>
                <w:sz w:val="22"/>
                <w:szCs w:val="22"/>
              </w:rPr>
              <w:instrText xml:space="preserve"> FORMDROPDOWN </w:instrText>
            </w:r>
            <w:r w:rsidR="00E70628">
              <w:rPr>
                <w:rFonts w:ascii="Arial" w:hAnsi="Arial" w:cs="Arial"/>
                <w:sz w:val="22"/>
                <w:szCs w:val="22"/>
              </w:rPr>
            </w:r>
            <w:r w:rsidR="00E7062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  <w:r w:rsidR="00402D94" w:rsidRPr="00F4746A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402D94" w:rsidRPr="00F4746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E7062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02D94" w:rsidRPr="00F4746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44A7C" w14:textId="77777777" w:rsidR="00402D94" w:rsidRPr="00BB0F58" w:rsidRDefault="00402D9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62" w:type="dxa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CA4919" w14:textId="77777777" w:rsidR="00402D94" w:rsidRPr="00BB0F58" w:rsidRDefault="00402D94">
            <w:pPr>
              <w:pStyle w:val="FR1"/>
              <w:spacing w:before="0"/>
              <w:ind w:right="497"/>
              <w:rPr>
                <w:rFonts w:cs="Arial"/>
                <w:sz w:val="20"/>
              </w:rPr>
            </w:pPr>
          </w:p>
          <w:p w14:paraId="3C62F396" w14:textId="77777777" w:rsidR="00402D94" w:rsidRDefault="00402D9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4746A">
              <w:rPr>
                <w:rFonts w:ascii="Arial" w:hAnsi="Arial" w:cs="Arial"/>
                <w:b/>
                <w:sz w:val="22"/>
                <w:szCs w:val="22"/>
              </w:rPr>
              <w:t>Mitteilung von Personaldaten</w:t>
            </w:r>
            <w:r w:rsidRPr="00F4746A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4B6054" w:rsidRPr="00F4746A">
              <w:rPr>
                <w:rFonts w:ascii="Arial" w:hAnsi="Arial" w:cs="Arial"/>
                <w:b/>
                <w:sz w:val="22"/>
                <w:szCs w:val="22"/>
              </w:rPr>
              <w:t>Ernennung, Zahlungsaufnahme</w:t>
            </w:r>
            <w:r w:rsidR="00BD7AA8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BD7AA8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="00BD7AA8" w:rsidRPr="00E21563">
              <w:rPr>
                <w:rFonts w:ascii="Arial" w:hAnsi="Arial" w:cs="Arial"/>
                <w:b/>
                <w:sz w:val="22"/>
                <w:szCs w:val="22"/>
              </w:rPr>
              <w:t>Wechsel der Einstiegsebene</w:t>
            </w:r>
          </w:p>
          <w:p w14:paraId="3B27A17A" w14:textId="77777777" w:rsidR="00BB6C8A" w:rsidRPr="00085ADC" w:rsidRDefault="00014678" w:rsidP="009150F7">
            <w:pPr>
              <w:jc w:val="both"/>
              <w:rPr>
                <w:rFonts w:ascii="Arial" w:hAnsi="Arial" w:cs="Arial"/>
                <w:vanish/>
                <w:sz w:val="22"/>
                <w:szCs w:val="22"/>
              </w:rPr>
            </w:pPr>
            <w:r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Bitte bei Versetzungen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/Übernahmen von</w:t>
            </w:r>
            <w:r w:rsidR="007048C6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Beamten/Richtern 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andere</w:t>
            </w:r>
            <w:r w:rsidR="007048C6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r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Dienstherren zum Freistaat Sachsen (auch</w:t>
            </w:r>
            <w:r w:rsidR="00D05C82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bei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landesinterne</w:t>
            </w:r>
            <w:r w:rsidR="00D05C82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n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 </w:t>
            </w:r>
            <w:r w:rsidR="009150F7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Dienstherrenw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echsel</w:t>
            </w:r>
            <w:r w:rsidR="00D05C82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n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) </w:t>
            </w:r>
            <w:r w:rsidR="00F275CD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 xml:space="preserve">ebenfalls 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das Referat Versorgung (338</w:t>
            </w:r>
            <w:r w:rsidR="00D35E78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D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) des LSF informieren</w:t>
            </w:r>
            <w:r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, um die fristgerechte Durchführung der Versorgungslastenteilung zu gewährleisten</w:t>
            </w:r>
            <w:r w:rsidR="00440899" w:rsidRPr="00085ADC">
              <w:rPr>
                <w:rFonts w:ascii="Arial" w:hAnsi="Arial" w:cs="Arial"/>
                <w:vanish/>
                <w:color w:val="FF0000"/>
                <w:sz w:val="18"/>
                <w:szCs w:val="18"/>
              </w:rPr>
              <w:t>!</w:t>
            </w:r>
          </w:p>
        </w:tc>
      </w:tr>
      <w:tr w:rsidR="00402D94" w:rsidRPr="00BB0F58" w14:paraId="07D12E39" w14:textId="77777777" w:rsidTr="00220F5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739" w:type="dxa"/>
            <w:gridSpan w:val="16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5942EA5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2" w:type="dxa"/>
            <w:gridSpan w:val="16"/>
            <w:tcBorders>
              <w:top w:val="nil"/>
              <w:left w:val="nil"/>
              <w:right w:val="single" w:sz="4" w:space="0" w:color="auto"/>
            </w:tcBorders>
          </w:tcPr>
          <w:p w14:paraId="00CE5CF7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47FE9DA1" w14:textId="77777777" w:rsidTr="00220F5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739" w:type="dxa"/>
            <w:gridSpan w:val="16"/>
            <w:tcBorders>
              <w:top w:val="single" w:sz="4" w:space="0" w:color="auto"/>
              <w:left w:val="nil"/>
              <w:right w:val="nil"/>
            </w:tcBorders>
          </w:tcPr>
          <w:p w14:paraId="7EE706EA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2" w:type="dxa"/>
            <w:gridSpan w:val="16"/>
            <w:tcBorders>
              <w:top w:val="single" w:sz="4" w:space="0" w:color="auto"/>
              <w:left w:val="nil"/>
              <w:right w:val="nil"/>
            </w:tcBorders>
          </w:tcPr>
          <w:p w14:paraId="00012BEC" w14:textId="77777777" w:rsidR="00402D94" w:rsidRPr="00BB0F58" w:rsidRDefault="00402D94">
            <w:pPr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56F9C70B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263"/>
        </w:trPr>
        <w:tc>
          <w:tcPr>
            <w:tcW w:w="38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95E" w14:textId="77777777" w:rsidR="00402D94" w:rsidRPr="00BB0F58" w:rsidRDefault="00402D94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Geschäftszeichen des L</w:t>
            </w:r>
            <w:r w:rsidR="006A521D">
              <w:rPr>
                <w:rFonts w:ascii="Arial" w:hAnsi="Arial" w:cs="Arial"/>
                <w:sz w:val="20"/>
              </w:rPr>
              <w:t>S</w:t>
            </w:r>
            <w:r w:rsidRPr="00BB0F58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382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83E41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Name, Vorname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78F271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50524FEA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309"/>
        </w:trPr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755E3B6" w14:textId="77777777" w:rsidR="00402D94" w:rsidRPr="00BB0F58" w:rsidRDefault="00402D94">
            <w:pPr>
              <w:spacing w:before="40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Sachbearb.-Nr.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50D9A7A" w14:textId="77777777" w:rsidR="00402D94" w:rsidRPr="00BB0F58" w:rsidRDefault="00402D94">
            <w:pPr>
              <w:spacing w:before="40"/>
              <w:ind w:right="-70"/>
              <w:jc w:val="both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Personalnummer</w:t>
            </w:r>
          </w:p>
        </w:tc>
        <w:tc>
          <w:tcPr>
            <w:tcW w:w="382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C2099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AB6519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3503F55B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387"/>
        </w:trPr>
        <w:tc>
          <w:tcPr>
            <w:tcW w:w="16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0AA10" w14:textId="77777777" w:rsidR="00402D94" w:rsidRPr="00BB0F58" w:rsidRDefault="00F474EC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8EA6C" w14:textId="77777777" w:rsidR="00402D94" w:rsidRPr="00BB0F58" w:rsidRDefault="00F474EC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"/>
          </w:p>
        </w:tc>
        <w:tc>
          <w:tcPr>
            <w:tcW w:w="6167" w:type="dxa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E61D6F" w14:textId="77777777" w:rsidR="00402D94" w:rsidRPr="00BB0F58" w:rsidRDefault="00F474EC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"/>
          </w:p>
        </w:tc>
      </w:tr>
      <w:tr w:rsidR="00400A16" w:rsidRPr="00BB0F58" w14:paraId="05020ACA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340"/>
        </w:trPr>
        <w:tc>
          <w:tcPr>
            <w:tcW w:w="4997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86937" w14:textId="77777777" w:rsidR="00400A16" w:rsidRPr="00BB0F58" w:rsidRDefault="00400A16" w:rsidP="00825D2E">
            <w:pPr>
              <w:tabs>
                <w:tab w:val="left" w:pos="567"/>
              </w:tabs>
              <w:spacing w:before="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5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b/>
                <w:sz w:val="20"/>
              </w:rPr>
            </w:r>
            <w:r w:rsidR="00E70628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7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BB0F58">
              <w:rPr>
                <w:rFonts w:ascii="Arial" w:hAnsi="Arial" w:cs="Arial"/>
                <w:b/>
                <w:sz w:val="20"/>
              </w:rPr>
              <w:t>Ernennung</w:t>
            </w:r>
          </w:p>
        </w:tc>
        <w:tc>
          <w:tcPr>
            <w:tcW w:w="506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955EC" w14:textId="77777777" w:rsidR="00400A16" w:rsidRPr="00E21563" w:rsidRDefault="00400A16" w:rsidP="00400A16">
            <w:pPr>
              <w:tabs>
                <w:tab w:val="left" w:pos="567"/>
              </w:tabs>
              <w:spacing w:before="40"/>
              <w:rPr>
                <w:rFonts w:ascii="Arial" w:hAnsi="Arial" w:cs="Arial"/>
                <w:sz w:val="20"/>
              </w:rPr>
            </w:pPr>
            <w:r w:rsidRPr="00E21563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563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b/>
                <w:sz w:val="20"/>
              </w:rPr>
            </w:r>
            <w:r w:rsidR="00E70628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E21563">
              <w:rPr>
                <w:rFonts w:ascii="Arial" w:hAnsi="Arial" w:cs="Arial"/>
                <w:sz w:val="20"/>
              </w:rPr>
              <w:fldChar w:fldCharType="end"/>
            </w:r>
            <w:r w:rsidRPr="00E21563">
              <w:rPr>
                <w:rFonts w:ascii="Arial" w:hAnsi="Arial" w:cs="Arial"/>
                <w:b/>
                <w:sz w:val="20"/>
              </w:rPr>
              <w:t xml:space="preserve"> </w:t>
            </w:r>
            <w:commentRangeStart w:id="8"/>
            <w:r w:rsidRPr="00E21563">
              <w:rPr>
                <w:rFonts w:ascii="Arial" w:hAnsi="Arial" w:cs="Arial"/>
                <w:b/>
                <w:sz w:val="20"/>
              </w:rPr>
              <w:t>Wechsel der Einstiegsebene</w:t>
            </w:r>
            <w:commentRangeEnd w:id="8"/>
            <w:r w:rsidR="003C3275" w:rsidRPr="00E21563">
              <w:rPr>
                <w:rStyle w:val="Kommentarzeichen"/>
              </w:rPr>
              <w:commentReference w:id="8"/>
            </w:r>
            <w:r w:rsidR="003C3275" w:rsidRPr="00E21563">
              <w:rPr>
                <w:rFonts w:ascii="Arial" w:hAnsi="Arial" w:cs="Arial"/>
                <w:b/>
                <w:sz w:val="20"/>
              </w:rPr>
              <w:t xml:space="preserve"> in LBGr. 2</w:t>
            </w:r>
          </w:p>
        </w:tc>
      </w:tr>
      <w:tr w:rsidR="00402D94" w:rsidRPr="00BB0F58" w14:paraId="42AF4369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72"/>
        </w:trPr>
        <w:tc>
          <w:tcPr>
            <w:tcW w:w="10061" w:type="dxa"/>
            <w:gridSpan w:val="3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4A8DF" w14:textId="77777777" w:rsidR="00402D94" w:rsidRPr="00BB0F58" w:rsidRDefault="00402D94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0AFAE9DC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1905" w:type="dxa"/>
            <w:gridSpan w:val="5"/>
            <w:tcBorders>
              <w:left w:val="single" w:sz="4" w:space="0" w:color="auto"/>
            </w:tcBorders>
          </w:tcPr>
          <w:p w14:paraId="58B9E929" w14:textId="77777777" w:rsidR="00402D94" w:rsidRPr="00BB0F58" w:rsidRDefault="00402D94">
            <w:pPr>
              <w:jc w:val="both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mit Wirkung vom</w:t>
            </w:r>
          </w:p>
        </w:tc>
        <w:tc>
          <w:tcPr>
            <w:tcW w:w="2126" w:type="dxa"/>
            <w:gridSpan w:val="7"/>
            <w:tcBorders>
              <w:bottom w:val="single" w:sz="4" w:space="0" w:color="auto"/>
            </w:tcBorders>
          </w:tcPr>
          <w:p w14:paraId="6F32B7D0" w14:textId="77777777" w:rsidR="00402D94" w:rsidRPr="00BB0F58" w:rsidRDefault="00F474EC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  <w:tc>
          <w:tcPr>
            <w:tcW w:w="1276" w:type="dxa"/>
            <w:gridSpan w:val="7"/>
          </w:tcPr>
          <w:p w14:paraId="07C29250" w14:textId="77777777" w:rsidR="00402D94" w:rsidRPr="00BB0F58" w:rsidRDefault="00402D94">
            <w:pPr>
              <w:tabs>
                <w:tab w:val="left" w:pos="142"/>
              </w:tabs>
              <w:ind w:right="-71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  <w:t>zur/zum</w:t>
            </w:r>
          </w:p>
        </w:tc>
        <w:tc>
          <w:tcPr>
            <w:tcW w:w="4119" w:type="dxa"/>
            <w:gridSpan w:val="12"/>
            <w:tcBorders>
              <w:bottom w:val="single" w:sz="4" w:space="0" w:color="auto"/>
            </w:tcBorders>
          </w:tcPr>
          <w:p w14:paraId="4E73C255" w14:textId="77777777" w:rsidR="00402D94" w:rsidRPr="00BB0F58" w:rsidRDefault="00F474EC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49F3045B" w14:textId="77777777" w:rsidR="00402D94" w:rsidRPr="00BB0F58" w:rsidRDefault="00402D9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26034" w:rsidRPr="00BB0F58" w14:paraId="70B40BE7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922" w:type="dxa"/>
            <w:gridSpan w:val="2"/>
            <w:tcBorders>
              <w:left w:val="single" w:sz="4" w:space="0" w:color="auto"/>
            </w:tcBorders>
            <w:vAlign w:val="bottom"/>
          </w:tcPr>
          <w:p w14:paraId="56EA4562" w14:textId="77777777" w:rsidR="00C26034" w:rsidRPr="00BB0F58" w:rsidRDefault="00C26034" w:rsidP="001C6F82">
            <w:pPr>
              <w:ind w:right="-7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BesGr.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bottom"/>
          </w:tcPr>
          <w:p w14:paraId="74749DBC" w14:textId="77777777" w:rsidR="00C26034" w:rsidRPr="00BB0F58" w:rsidRDefault="00F474EC" w:rsidP="001C6F82">
            <w:pPr>
              <w:ind w:right="-7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  <w:tc>
          <w:tcPr>
            <w:tcW w:w="2125" w:type="dxa"/>
            <w:gridSpan w:val="7"/>
            <w:vAlign w:val="bottom"/>
          </w:tcPr>
          <w:p w14:paraId="38D42D08" w14:textId="77777777" w:rsidR="00C26034" w:rsidRPr="00BB0F58" w:rsidRDefault="00C26034" w:rsidP="00365A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Amtszulage</w:t>
            </w:r>
          </w:p>
        </w:tc>
        <w:tc>
          <w:tcPr>
            <w:tcW w:w="568" w:type="dxa"/>
            <w:gridSpan w:val="3"/>
            <w:vAlign w:val="bottom"/>
          </w:tcPr>
          <w:p w14:paraId="3ED06FF0" w14:textId="77777777" w:rsidR="00C26034" w:rsidRPr="00BB0F58" w:rsidRDefault="00F474EC" w:rsidP="001C6F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1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2"/>
          </w:p>
        </w:tc>
        <w:tc>
          <w:tcPr>
            <w:tcW w:w="1697" w:type="dxa"/>
            <w:gridSpan w:val="10"/>
            <w:vAlign w:val="bottom"/>
          </w:tcPr>
          <w:p w14:paraId="5D631078" w14:textId="77777777" w:rsidR="00C26034" w:rsidRPr="00BB0F58" w:rsidRDefault="00C26034" w:rsidP="001C6F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ja</w:t>
            </w:r>
          </w:p>
        </w:tc>
        <w:tc>
          <w:tcPr>
            <w:tcW w:w="3757" w:type="dxa"/>
            <w:gridSpan w:val="7"/>
            <w:tcBorders>
              <w:right w:val="single" w:sz="4" w:space="0" w:color="auto"/>
            </w:tcBorders>
            <w:vAlign w:val="bottom"/>
          </w:tcPr>
          <w:p w14:paraId="3C7BB3F8" w14:textId="77777777" w:rsidR="00C26034" w:rsidRPr="00BB0F58" w:rsidRDefault="00F474EC" w:rsidP="001C6F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2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3"/>
            <w:r>
              <w:rPr>
                <w:rFonts w:ascii="Arial" w:hAnsi="Arial" w:cs="Arial"/>
                <w:sz w:val="20"/>
              </w:rPr>
              <w:t xml:space="preserve"> </w:t>
            </w:r>
            <w:r w:rsidR="00C26034">
              <w:rPr>
                <w:rFonts w:ascii="Arial" w:hAnsi="Arial" w:cs="Arial"/>
                <w:sz w:val="20"/>
              </w:rPr>
              <w:t>nein</w:t>
            </w:r>
          </w:p>
        </w:tc>
      </w:tr>
      <w:tr w:rsidR="00400A16" w:rsidRPr="00BB0F58" w14:paraId="1588BE82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894" w:type="dxa"/>
            <w:gridSpan w:val="11"/>
            <w:tcBorders>
              <w:left w:val="single" w:sz="4" w:space="0" w:color="auto"/>
            </w:tcBorders>
            <w:vAlign w:val="bottom"/>
          </w:tcPr>
          <w:p w14:paraId="4639A2D1" w14:textId="77777777" w:rsidR="00400A16" w:rsidRPr="00BB0F58" w:rsidRDefault="00400A16" w:rsidP="00BD7AA8">
            <w:pPr>
              <w:ind w:right="-7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LBGr</w:t>
            </w:r>
            <w:r w:rsidR="00BD7AA8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410" w:type="dxa"/>
            <w:gridSpan w:val="14"/>
            <w:tcBorders>
              <w:bottom w:val="single" w:sz="4" w:space="0" w:color="auto"/>
            </w:tcBorders>
            <w:vAlign w:val="bottom"/>
          </w:tcPr>
          <w:p w14:paraId="2C27F62E" w14:textId="77777777" w:rsidR="00400A16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757" w:type="dxa"/>
            <w:gridSpan w:val="7"/>
            <w:tcBorders>
              <w:right w:val="single" w:sz="4" w:space="0" w:color="auto"/>
            </w:tcBorders>
            <w:vAlign w:val="bottom"/>
          </w:tcPr>
          <w:p w14:paraId="141C1CC7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2E62B843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894" w:type="dxa"/>
            <w:gridSpan w:val="11"/>
            <w:tcBorders>
              <w:left w:val="single" w:sz="4" w:space="0" w:color="auto"/>
            </w:tcBorders>
            <w:vAlign w:val="bottom"/>
          </w:tcPr>
          <w:p w14:paraId="3A014E41" w14:textId="77777777" w:rsidR="00400A16" w:rsidRPr="00BB0F58" w:rsidRDefault="00400A16" w:rsidP="00400A16">
            <w:pPr>
              <w:ind w:right="-71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Urkunde/Verfügung ausgehändigt am</w:t>
            </w:r>
          </w:p>
        </w:tc>
        <w:tc>
          <w:tcPr>
            <w:tcW w:w="2410" w:type="dxa"/>
            <w:gridSpan w:val="14"/>
            <w:tcBorders>
              <w:bottom w:val="single" w:sz="4" w:space="0" w:color="auto"/>
            </w:tcBorders>
            <w:vAlign w:val="bottom"/>
          </w:tcPr>
          <w:p w14:paraId="5F23E2F6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4" w:name="Text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4"/>
          </w:p>
        </w:tc>
        <w:tc>
          <w:tcPr>
            <w:tcW w:w="3757" w:type="dxa"/>
            <w:gridSpan w:val="7"/>
            <w:tcBorders>
              <w:right w:val="single" w:sz="4" w:space="0" w:color="auto"/>
            </w:tcBorders>
            <w:vAlign w:val="bottom"/>
          </w:tcPr>
          <w:p w14:paraId="7EC6DEEA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287AB327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894" w:type="dxa"/>
            <w:gridSpan w:val="11"/>
            <w:tcBorders>
              <w:left w:val="single" w:sz="4" w:space="0" w:color="auto"/>
            </w:tcBorders>
            <w:vAlign w:val="bottom"/>
          </w:tcPr>
          <w:p w14:paraId="1C43A28E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bisherige Amts-/Dienstbezeichnung</w:t>
            </w:r>
          </w:p>
        </w:tc>
        <w:tc>
          <w:tcPr>
            <w:tcW w:w="5532" w:type="dxa"/>
            <w:gridSpan w:val="20"/>
            <w:tcBorders>
              <w:bottom w:val="single" w:sz="4" w:space="0" w:color="auto"/>
            </w:tcBorders>
            <w:vAlign w:val="bottom"/>
          </w:tcPr>
          <w:p w14:paraId="69BFEE9C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5" w:name="Text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5"/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0331CC63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34A882C6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1989" w:type="dxa"/>
            <w:gridSpan w:val="6"/>
            <w:tcBorders>
              <w:left w:val="single" w:sz="4" w:space="0" w:color="auto"/>
            </w:tcBorders>
            <w:vAlign w:val="bottom"/>
          </w:tcPr>
          <w:p w14:paraId="0637BA10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 xml:space="preserve">eingewiesen am </w:t>
            </w:r>
          </w:p>
        </w:tc>
        <w:tc>
          <w:tcPr>
            <w:tcW w:w="1999" w:type="dxa"/>
            <w:gridSpan w:val="6"/>
            <w:tcBorders>
              <w:bottom w:val="single" w:sz="4" w:space="0" w:color="auto"/>
            </w:tcBorders>
            <w:vAlign w:val="bottom"/>
          </w:tcPr>
          <w:p w14:paraId="22E9A898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6" w:name="Text1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6"/>
          </w:p>
        </w:tc>
        <w:tc>
          <w:tcPr>
            <w:tcW w:w="1999" w:type="dxa"/>
            <w:gridSpan w:val="11"/>
            <w:vAlign w:val="bottom"/>
          </w:tcPr>
          <w:p w14:paraId="78F58C35" w14:textId="77777777" w:rsidR="00400A16" w:rsidRPr="00BB0F58" w:rsidRDefault="00400A16" w:rsidP="00400A16">
            <w:pPr>
              <w:tabs>
                <w:tab w:val="left" w:pos="113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  <w:t>eingewiesen zum</w:t>
            </w:r>
          </w:p>
        </w:tc>
        <w:tc>
          <w:tcPr>
            <w:tcW w:w="1999" w:type="dxa"/>
            <w:gridSpan w:val="7"/>
            <w:tcBorders>
              <w:bottom w:val="single" w:sz="4" w:space="0" w:color="auto"/>
            </w:tcBorders>
            <w:vAlign w:val="bottom"/>
          </w:tcPr>
          <w:p w14:paraId="7F10C7E8" w14:textId="77777777" w:rsidR="00400A16" w:rsidRPr="00BB0F58" w:rsidRDefault="00400A16" w:rsidP="00400A1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7" w:name="Text10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7"/>
          </w:p>
        </w:tc>
        <w:tc>
          <w:tcPr>
            <w:tcW w:w="2075" w:type="dxa"/>
            <w:gridSpan w:val="2"/>
            <w:tcBorders>
              <w:right w:val="single" w:sz="4" w:space="0" w:color="auto"/>
            </w:tcBorders>
          </w:tcPr>
          <w:p w14:paraId="41D21CD2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58EDB30B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03"/>
        </w:trPr>
        <w:tc>
          <w:tcPr>
            <w:tcW w:w="1763" w:type="dxa"/>
            <w:gridSpan w:val="4"/>
            <w:tcBorders>
              <w:left w:val="single" w:sz="4" w:space="0" w:color="auto"/>
            </w:tcBorders>
          </w:tcPr>
          <w:p w14:paraId="3FADC1A4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gridSpan w:val="5"/>
          </w:tcPr>
          <w:p w14:paraId="07EA9702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gridSpan w:val="5"/>
          </w:tcPr>
          <w:p w14:paraId="4DAFE6D1" w14:textId="77777777" w:rsidR="00400A16" w:rsidRPr="00BB0F58" w:rsidRDefault="00400A16" w:rsidP="00400A16">
            <w:pPr>
              <w:tabs>
                <w:tab w:val="left" w:pos="113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47" w:type="dxa"/>
            <w:gridSpan w:val="11"/>
          </w:tcPr>
          <w:p w14:paraId="7036B784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57" w:type="dxa"/>
            <w:gridSpan w:val="7"/>
            <w:tcBorders>
              <w:right w:val="single" w:sz="4" w:space="0" w:color="auto"/>
            </w:tcBorders>
          </w:tcPr>
          <w:p w14:paraId="7E2B29C0" w14:textId="77777777" w:rsidR="00400A16" w:rsidRPr="00BB0F58" w:rsidRDefault="00400A16" w:rsidP="00400A16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75697683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443"/>
        </w:trPr>
        <w:tc>
          <w:tcPr>
            <w:tcW w:w="1006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966C" w14:textId="77777777" w:rsidR="00400A16" w:rsidRPr="00BB0F58" w:rsidRDefault="00400A16" w:rsidP="00400A16">
            <w:pPr>
              <w:tabs>
                <w:tab w:val="left" w:pos="567"/>
                <w:tab w:val="left" w:pos="2694"/>
                <w:tab w:val="left" w:pos="3119"/>
                <w:tab w:val="left" w:pos="3544"/>
                <w:tab w:val="left" w:pos="5387"/>
                <w:tab w:val="left" w:pos="581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6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8"/>
            <w:r>
              <w:rPr>
                <w:rFonts w:ascii="Arial" w:hAnsi="Arial" w:cs="Arial"/>
                <w:sz w:val="20"/>
              </w:rPr>
              <w:t xml:space="preserve"> </w:t>
            </w:r>
            <w:r w:rsidRPr="00BB0F58">
              <w:rPr>
                <w:rFonts w:ascii="Arial" w:hAnsi="Arial" w:cs="Arial"/>
                <w:b/>
                <w:sz w:val="20"/>
              </w:rPr>
              <w:t>Versetzung zum Freistaat Sachsen</w:t>
            </w:r>
          </w:p>
        </w:tc>
      </w:tr>
      <w:tr w:rsidR="00400A16" w:rsidRPr="00BB0F58" w14:paraId="61CC3807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72"/>
        </w:trPr>
        <w:tc>
          <w:tcPr>
            <w:tcW w:w="10061" w:type="dxa"/>
            <w:gridSpan w:val="3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47227" w14:textId="77777777" w:rsidR="00400A16" w:rsidRPr="00BB0F58" w:rsidRDefault="00400A16" w:rsidP="00400A16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5EDD700C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2188" w:type="dxa"/>
            <w:gridSpan w:val="7"/>
            <w:tcBorders>
              <w:left w:val="single" w:sz="4" w:space="0" w:color="auto"/>
            </w:tcBorders>
          </w:tcPr>
          <w:p w14:paraId="728E5A07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mit Wirkung vom</w:t>
            </w:r>
          </w:p>
        </w:tc>
        <w:tc>
          <w:tcPr>
            <w:tcW w:w="1758" w:type="dxa"/>
            <w:gridSpan w:val="4"/>
            <w:tcBorders>
              <w:bottom w:val="single" w:sz="4" w:space="0" w:color="auto"/>
            </w:tcBorders>
          </w:tcPr>
          <w:p w14:paraId="5A20B78D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9" w:name="Text1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9"/>
          </w:p>
        </w:tc>
        <w:tc>
          <w:tcPr>
            <w:tcW w:w="428" w:type="dxa"/>
            <w:gridSpan w:val="2"/>
          </w:tcPr>
          <w:p w14:paraId="342E838D" w14:textId="77777777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ind w:right="-70"/>
              <w:rPr>
                <w:rFonts w:ascii="Arial" w:hAnsi="Arial" w:cs="Arial"/>
                <w:sz w:val="20"/>
              </w:rPr>
            </w:pPr>
          </w:p>
        </w:tc>
        <w:tc>
          <w:tcPr>
            <w:tcW w:w="1789" w:type="dxa"/>
            <w:gridSpan w:val="11"/>
          </w:tcPr>
          <w:p w14:paraId="77797E34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Amtsbezeichnung</w:t>
            </w:r>
          </w:p>
        </w:tc>
        <w:tc>
          <w:tcPr>
            <w:tcW w:w="3263" w:type="dxa"/>
            <w:gridSpan w:val="7"/>
            <w:tcBorders>
              <w:bottom w:val="single" w:sz="4" w:space="0" w:color="auto"/>
            </w:tcBorders>
          </w:tcPr>
          <w:p w14:paraId="0AEB83C2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0" w:name="Text1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0"/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082A6E7D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905C9D5" w14:textId="77777777" w:rsidTr="00220F53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2188" w:type="dxa"/>
            <w:gridSpan w:val="7"/>
            <w:tcBorders>
              <w:left w:val="single" w:sz="4" w:space="0" w:color="auto"/>
            </w:tcBorders>
          </w:tcPr>
          <w:p w14:paraId="702076DD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ind w:right="-70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bisherige Dienststelle:</w:t>
            </w:r>
          </w:p>
        </w:tc>
        <w:tc>
          <w:tcPr>
            <w:tcW w:w="3261" w:type="dxa"/>
            <w:gridSpan w:val="13"/>
            <w:tcBorders>
              <w:bottom w:val="single" w:sz="4" w:space="0" w:color="auto"/>
            </w:tcBorders>
          </w:tcPr>
          <w:p w14:paraId="287CFBD1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1" w:name="Text1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1"/>
          </w:p>
        </w:tc>
        <w:tc>
          <w:tcPr>
            <w:tcW w:w="425" w:type="dxa"/>
            <w:gridSpan w:val="2"/>
          </w:tcPr>
          <w:p w14:paraId="5DD53A65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jc w:val="center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in</w:t>
            </w:r>
          </w:p>
        </w:tc>
        <w:tc>
          <w:tcPr>
            <w:tcW w:w="3552" w:type="dxa"/>
            <w:gridSpan w:val="9"/>
            <w:tcBorders>
              <w:bottom w:val="single" w:sz="4" w:space="0" w:color="auto"/>
            </w:tcBorders>
          </w:tcPr>
          <w:p w14:paraId="582E1ABE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2" w:name="Text1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2"/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7BC4D3FF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E4B997B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2188" w:type="dxa"/>
            <w:gridSpan w:val="7"/>
            <w:tcBorders>
              <w:left w:val="single" w:sz="4" w:space="0" w:color="auto"/>
            </w:tcBorders>
          </w:tcPr>
          <w:p w14:paraId="7E1CD54E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neue Dienststelle:</w:t>
            </w:r>
          </w:p>
        </w:tc>
        <w:tc>
          <w:tcPr>
            <w:tcW w:w="4961" w:type="dxa"/>
            <w:gridSpan w:val="20"/>
            <w:tcBorders>
              <w:bottom w:val="single" w:sz="4" w:space="0" w:color="auto"/>
            </w:tcBorders>
          </w:tcPr>
          <w:p w14:paraId="333004E0" w14:textId="77777777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3" w:name="Text1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3"/>
          </w:p>
        </w:tc>
        <w:tc>
          <w:tcPr>
            <w:tcW w:w="856" w:type="dxa"/>
            <w:gridSpan w:val="3"/>
          </w:tcPr>
          <w:p w14:paraId="5437E2CF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DStS.: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7F050C71" w14:textId="77777777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4" w:name="Text17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4"/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7FBB44CE" w14:textId="77777777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07C509CD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894" w:type="dxa"/>
            <w:gridSpan w:val="11"/>
            <w:tcBorders>
              <w:left w:val="single" w:sz="4" w:space="0" w:color="auto"/>
            </w:tcBorders>
          </w:tcPr>
          <w:p w14:paraId="454BED42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bisherige Bezüge zahlende Dienststelle:</w:t>
            </w:r>
          </w:p>
        </w:tc>
        <w:tc>
          <w:tcPr>
            <w:tcW w:w="5532" w:type="dxa"/>
            <w:gridSpan w:val="20"/>
            <w:tcBorders>
              <w:bottom w:val="single" w:sz="4" w:space="0" w:color="auto"/>
            </w:tcBorders>
          </w:tcPr>
          <w:p w14:paraId="0CD9D432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5" w:name="Text1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5"/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1BAE4620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189ADE92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trHeight w:hRule="exact" w:val="280"/>
        </w:trPr>
        <w:tc>
          <w:tcPr>
            <w:tcW w:w="3585" w:type="dxa"/>
            <w:gridSpan w:val="10"/>
            <w:tcBorders>
              <w:left w:val="single" w:sz="4" w:space="0" w:color="auto"/>
            </w:tcBorders>
          </w:tcPr>
          <w:p w14:paraId="2D15BE96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Ist Bezügerückersatz vorgesehen?</w:t>
            </w:r>
          </w:p>
        </w:tc>
        <w:tc>
          <w:tcPr>
            <w:tcW w:w="309" w:type="dxa"/>
            <w:vAlign w:val="center"/>
          </w:tcPr>
          <w:p w14:paraId="363D546A" w14:textId="77777777" w:rsidR="00400A16" w:rsidRPr="00BB0F58" w:rsidRDefault="00400A16" w:rsidP="00400A16">
            <w:pPr>
              <w:tabs>
                <w:tab w:val="left" w:pos="2694"/>
                <w:tab w:val="left" w:pos="3119"/>
                <w:tab w:val="left" w:pos="3544"/>
              </w:tabs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3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6"/>
            <w:r>
              <w:rPr>
                <w:rFonts w:ascii="Arial" w:hAnsi="Arial" w:cs="Arial"/>
                <w:sz w:val="20"/>
              </w:rPr>
              <w:t xml:space="preserve">  </w:t>
            </w:r>
          </w:p>
        </w:tc>
        <w:tc>
          <w:tcPr>
            <w:tcW w:w="571" w:type="dxa"/>
            <w:gridSpan w:val="3"/>
          </w:tcPr>
          <w:p w14:paraId="69DC2AC4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nein</w:t>
            </w:r>
          </w:p>
        </w:tc>
        <w:tc>
          <w:tcPr>
            <w:tcW w:w="515" w:type="dxa"/>
            <w:gridSpan w:val="4"/>
            <w:vAlign w:val="center"/>
          </w:tcPr>
          <w:p w14:paraId="3E618D40" w14:textId="77777777" w:rsidR="00400A16" w:rsidRPr="00BB0F58" w:rsidRDefault="00400A16" w:rsidP="00400A16">
            <w:pPr>
              <w:tabs>
                <w:tab w:val="left" w:pos="214"/>
                <w:tab w:val="left" w:pos="2694"/>
                <w:tab w:val="left" w:pos="3119"/>
                <w:tab w:val="left" w:pos="3544"/>
              </w:tabs>
              <w:ind w:right="-72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7"/>
          </w:p>
        </w:tc>
        <w:tc>
          <w:tcPr>
            <w:tcW w:w="616" w:type="dxa"/>
            <w:gridSpan w:val="3"/>
          </w:tcPr>
          <w:p w14:paraId="3F74A73E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ja</w:t>
            </w:r>
          </w:p>
        </w:tc>
        <w:tc>
          <w:tcPr>
            <w:tcW w:w="567" w:type="dxa"/>
            <w:gridSpan w:val="3"/>
            <w:tcBorders>
              <w:left w:val="nil"/>
            </w:tcBorders>
          </w:tcPr>
          <w:p w14:paraId="7940CAF0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ind w:right="-70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von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</w:tcPr>
          <w:p w14:paraId="45B65C16" w14:textId="77777777" w:rsidR="00400A16" w:rsidRPr="00BB0F58" w:rsidRDefault="00400A16" w:rsidP="00400A16">
            <w:pPr>
              <w:tabs>
                <w:tab w:val="left" w:pos="979"/>
                <w:tab w:val="left" w:pos="2694"/>
                <w:tab w:val="left" w:pos="3119"/>
                <w:tab w:val="left" w:pos="3544"/>
              </w:tabs>
              <w:ind w:right="-129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8" w:name="Text1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8"/>
          </w:p>
        </w:tc>
        <w:tc>
          <w:tcPr>
            <w:tcW w:w="567" w:type="dxa"/>
            <w:gridSpan w:val="2"/>
          </w:tcPr>
          <w:p w14:paraId="7FF79E6A" w14:textId="77777777" w:rsidR="00400A16" w:rsidRPr="00BB0F58" w:rsidRDefault="00400A16" w:rsidP="00400A16">
            <w:pPr>
              <w:tabs>
                <w:tab w:val="left" w:pos="426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bis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9855453" w14:textId="77777777" w:rsidR="00400A16" w:rsidRPr="00BB0F58" w:rsidRDefault="00400A16" w:rsidP="00400A16">
            <w:pPr>
              <w:tabs>
                <w:tab w:val="left" w:pos="426"/>
                <w:tab w:val="left" w:pos="979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9" w:name="Text20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9"/>
          </w:p>
        </w:tc>
        <w:tc>
          <w:tcPr>
            <w:tcW w:w="635" w:type="dxa"/>
            <w:tcBorders>
              <w:right w:val="single" w:sz="4" w:space="0" w:color="auto"/>
            </w:tcBorders>
          </w:tcPr>
          <w:p w14:paraId="6B00CBE4" w14:textId="77777777" w:rsidR="00400A16" w:rsidRPr="00BB0F58" w:rsidRDefault="00400A16" w:rsidP="00400A16">
            <w:pPr>
              <w:tabs>
                <w:tab w:val="left" w:pos="426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6226ABA0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177"/>
        </w:trPr>
        <w:tc>
          <w:tcPr>
            <w:tcW w:w="10061" w:type="dxa"/>
            <w:gridSpan w:val="3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A85" w14:textId="77777777" w:rsidR="00400A16" w:rsidRPr="00BB0F58" w:rsidRDefault="00400A16" w:rsidP="00400A16">
            <w:pPr>
              <w:tabs>
                <w:tab w:val="left" w:pos="426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206E802E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470"/>
        </w:trPr>
        <w:tc>
          <w:tcPr>
            <w:tcW w:w="1006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285" w14:textId="77777777" w:rsidR="00400A16" w:rsidRPr="00D35E78" w:rsidRDefault="00400A16" w:rsidP="00400A16">
            <w:pPr>
              <w:tabs>
                <w:tab w:val="left" w:pos="567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7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b/>
                <w:sz w:val="20"/>
              </w:rPr>
            </w:r>
            <w:r w:rsidR="00E70628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30"/>
            <w:r>
              <w:rPr>
                <w:rFonts w:ascii="Arial" w:hAnsi="Arial" w:cs="Arial"/>
                <w:b/>
                <w:sz w:val="20"/>
              </w:rPr>
              <w:t xml:space="preserve"> Regelstundenmaß </w:t>
            </w:r>
            <w:r>
              <w:rPr>
                <w:rFonts w:ascii="Arial" w:hAnsi="Arial" w:cs="Arial"/>
                <w:sz w:val="20"/>
              </w:rPr>
              <w:t xml:space="preserve">(Angabe nur bei Lehrkräften erforderlich):    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1" w:name="Text2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1"/>
          </w:p>
        </w:tc>
      </w:tr>
      <w:tr w:rsidR="00400A16" w:rsidRPr="00BB0F58" w14:paraId="68A81CB5" w14:textId="77777777" w:rsidTr="00220F53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470"/>
        </w:trPr>
        <w:tc>
          <w:tcPr>
            <w:tcW w:w="1006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3077" w14:textId="77777777" w:rsidR="00400A16" w:rsidRPr="00BB0F58" w:rsidRDefault="00400A16" w:rsidP="00400A16">
            <w:pPr>
              <w:tabs>
                <w:tab w:val="left" w:pos="567"/>
                <w:tab w:val="right" w:pos="1404"/>
                <w:tab w:val="left" w:pos="2694"/>
                <w:tab w:val="left" w:pos="3119"/>
                <w:tab w:val="left" w:pos="3544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8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b/>
                <w:sz w:val="20"/>
              </w:rPr>
            </w:r>
            <w:r w:rsidR="00E70628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32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BB0F58">
              <w:rPr>
                <w:rFonts w:ascii="Arial" w:hAnsi="Arial" w:cs="Arial"/>
                <w:b/>
                <w:sz w:val="20"/>
              </w:rPr>
              <w:t>Teilzeitbeschäftigung</w:t>
            </w:r>
          </w:p>
        </w:tc>
      </w:tr>
      <w:tr w:rsidR="00400A16" w:rsidRPr="00BB0F58" w14:paraId="1787C485" w14:textId="77777777" w:rsidTr="00220F5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72"/>
        </w:trPr>
        <w:tc>
          <w:tcPr>
            <w:tcW w:w="10061" w:type="dxa"/>
            <w:gridSpan w:val="3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23B40" w14:textId="77777777" w:rsidR="00400A16" w:rsidRPr="00BB0F58" w:rsidRDefault="00400A16" w:rsidP="00400A16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304C4186" w14:textId="77777777" w:rsidTr="00220F53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176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E8AD39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Beginn:</w:t>
            </w:r>
          </w:p>
        </w:tc>
        <w:tc>
          <w:tcPr>
            <w:tcW w:w="2276" w:type="dxa"/>
            <w:gridSpan w:val="8"/>
            <w:tcBorders>
              <w:bottom w:val="single" w:sz="4" w:space="0" w:color="auto"/>
            </w:tcBorders>
          </w:tcPr>
          <w:p w14:paraId="3EE5422B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3" w:name="Text2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3"/>
          </w:p>
        </w:tc>
        <w:tc>
          <w:tcPr>
            <w:tcW w:w="2544" w:type="dxa"/>
            <w:gridSpan w:val="14"/>
            <w:tcBorders>
              <w:bottom w:val="single" w:sz="4" w:space="0" w:color="auto"/>
            </w:tcBorders>
          </w:tcPr>
          <w:p w14:paraId="7C28496E" w14:textId="77777777" w:rsidR="00400A16" w:rsidRPr="00BB0F58" w:rsidRDefault="00400A16" w:rsidP="00400A16">
            <w:pPr>
              <w:tabs>
                <w:tab w:val="left" w:pos="64"/>
              </w:tabs>
              <w:ind w:right="-70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ab/>
              <w:t>Wochenstunden-Anteil:</w:t>
            </w:r>
          </w:p>
        </w:tc>
        <w:tc>
          <w:tcPr>
            <w:tcW w:w="2843" w:type="dxa"/>
            <w:gridSpan w:val="5"/>
            <w:tcBorders>
              <w:bottom w:val="single" w:sz="4" w:space="0" w:color="auto"/>
            </w:tcBorders>
          </w:tcPr>
          <w:p w14:paraId="3095EAB0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4" w:name="Text2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4"/>
            <w:r>
              <w:rPr>
                <w:rFonts w:ascii="Arial" w:hAnsi="Arial" w:cs="Arial"/>
                <w:sz w:val="20"/>
              </w:rPr>
              <w:t xml:space="preserve"> /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35" w:name="Text2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5"/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25920C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28C63639" w14:textId="77777777" w:rsidTr="00220F53">
        <w:tblPrEx>
          <w:tblBorders>
            <w:bottom w:val="none" w:sz="0" w:space="0" w:color="auto"/>
          </w:tblBorders>
        </w:tblPrEx>
        <w:trPr>
          <w:trHeight w:val="419"/>
        </w:trPr>
        <w:tc>
          <w:tcPr>
            <w:tcW w:w="17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87A7E7B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Rechtsgrundlage:</w:t>
            </w:r>
          </w:p>
        </w:tc>
        <w:tc>
          <w:tcPr>
            <w:tcW w:w="7663" w:type="dxa"/>
            <w:gridSpan w:val="27"/>
            <w:tcBorders>
              <w:top w:val="single" w:sz="4" w:space="0" w:color="auto"/>
            </w:tcBorders>
            <w:vAlign w:val="bottom"/>
          </w:tcPr>
          <w:p w14:paraId="0E532C7F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6" w:name="Text2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6"/>
          </w:p>
        </w:tc>
        <w:tc>
          <w:tcPr>
            <w:tcW w:w="6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27DEC8B3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24CEA9CC" w14:textId="77777777" w:rsidTr="00220F53">
        <w:tblPrEx>
          <w:tblBorders>
            <w:bottom w:val="none" w:sz="0" w:space="0" w:color="auto"/>
          </w:tblBorders>
        </w:tblPrEx>
        <w:tc>
          <w:tcPr>
            <w:tcW w:w="1763" w:type="dxa"/>
            <w:gridSpan w:val="4"/>
            <w:tcBorders>
              <w:left w:val="single" w:sz="4" w:space="0" w:color="auto"/>
            </w:tcBorders>
            <w:vAlign w:val="center"/>
          </w:tcPr>
          <w:p w14:paraId="571AEF37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Beendigung: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57E7E6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7" w:name="Text2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7"/>
          </w:p>
        </w:tc>
        <w:tc>
          <w:tcPr>
            <w:tcW w:w="5395" w:type="dxa"/>
            <w:gridSpan w:val="19"/>
            <w:tcBorders>
              <w:top w:val="single" w:sz="4" w:space="0" w:color="auto"/>
            </w:tcBorders>
          </w:tcPr>
          <w:p w14:paraId="2A683102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7A2CD404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F6ABA9F" w14:textId="77777777" w:rsidTr="00220F53">
        <w:tblPrEx>
          <w:tblBorders>
            <w:bottom w:val="none" w:sz="0" w:space="0" w:color="auto"/>
          </w:tblBorders>
        </w:tblPrEx>
        <w:trPr>
          <w:trHeight w:hRule="exact" w:val="156"/>
        </w:trPr>
        <w:tc>
          <w:tcPr>
            <w:tcW w:w="176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754B2D4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8298" w:type="dxa"/>
            <w:gridSpan w:val="28"/>
            <w:tcBorders>
              <w:bottom w:val="single" w:sz="4" w:space="0" w:color="auto"/>
              <w:right w:val="single" w:sz="4" w:space="0" w:color="auto"/>
            </w:tcBorders>
          </w:tcPr>
          <w:p w14:paraId="775D3FEF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53F5579E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447"/>
        </w:trPr>
        <w:tc>
          <w:tcPr>
            <w:tcW w:w="10061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36E9" w14:textId="77777777" w:rsidR="00400A16" w:rsidRPr="00BB0F58" w:rsidRDefault="00400A16" w:rsidP="00400A16">
            <w:pPr>
              <w:tabs>
                <w:tab w:val="left" w:pos="567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Kontrollkästchen10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b/>
                <w:sz w:val="20"/>
              </w:rPr>
            </w:r>
            <w:r w:rsidR="00E70628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38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BB0F58">
              <w:rPr>
                <w:rFonts w:ascii="Arial" w:hAnsi="Arial" w:cs="Arial"/>
                <w:b/>
                <w:sz w:val="20"/>
              </w:rPr>
              <w:t>Buchungsstelle/Abrechnungsdaten</w:t>
            </w:r>
          </w:p>
        </w:tc>
      </w:tr>
      <w:tr w:rsidR="00400A16" w:rsidRPr="00BB0F58" w14:paraId="36374C5E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72"/>
        </w:trPr>
        <w:tc>
          <w:tcPr>
            <w:tcW w:w="5307" w:type="dxa"/>
            <w:gridSpan w:val="19"/>
            <w:tcBorders>
              <w:left w:val="single" w:sz="4" w:space="0" w:color="auto"/>
            </w:tcBorders>
          </w:tcPr>
          <w:p w14:paraId="062F337A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414" w:type="dxa"/>
            <w:gridSpan w:val="10"/>
            <w:tcBorders>
              <w:left w:val="nil"/>
            </w:tcBorders>
          </w:tcPr>
          <w:p w14:paraId="5BD67216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705" w:type="dxa"/>
            <w:gridSpan w:val="2"/>
            <w:tcBorders>
              <w:left w:val="nil"/>
            </w:tcBorders>
          </w:tcPr>
          <w:p w14:paraId="4CE39A9F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52AF9D6D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25C11618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19"/>
            <w:tcBorders>
              <w:left w:val="single" w:sz="4" w:space="0" w:color="auto"/>
            </w:tcBorders>
          </w:tcPr>
          <w:p w14:paraId="02798FF6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Wertstellung ab:</w:t>
            </w:r>
          </w:p>
        </w:tc>
        <w:tc>
          <w:tcPr>
            <w:tcW w:w="2414" w:type="dxa"/>
            <w:gridSpan w:val="10"/>
            <w:tcBorders>
              <w:left w:val="nil"/>
            </w:tcBorders>
          </w:tcPr>
          <w:p w14:paraId="0C9493BB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9" w:name="Text27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9"/>
          </w:p>
        </w:tc>
        <w:tc>
          <w:tcPr>
            <w:tcW w:w="1705" w:type="dxa"/>
            <w:gridSpan w:val="2"/>
            <w:tcBorders>
              <w:left w:val="nil"/>
            </w:tcBorders>
          </w:tcPr>
          <w:p w14:paraId="3AF42BBA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35" w:type="dxa"/>
            <w:tcBorders>
              <w:left w:val="nil"/>
              <w:right w:val="single" w:sz="4" w:space="0" w:color="auto"/>
            </w:tcBorders>
          </w:tcPr>
          <w:p w14:paraId="443E5148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0F59047B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19"/>
            <w:tcBorders>
              <w:left w:val="single" w:sz="4" w:space="0" w:color="auto"/>
            </w:tcBorders>
          </w:tcPr>
          <w:p w14:paraId="7B794F83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Haushaltsstelle (Kapitel/Titel):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77EC48A7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0" w:name="Text2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0"/>
            <w:r>
              <w:rPr>
                <w:rFonts w:ascii="Arial" w:hAnsi="Arial" w:cs="Arial"/>
                <w:sz w:val="20"/>
              </w:rPr>
              <w:t xml:space="preserve"> /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1" w:name="Text29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1"/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 "/>
                    <w:listEntry w:val="(apl.)"/>
                  </w:ddList>
                </w:ffData>
              </w:fldChar>
            </w:r>
            <w:bookmarkStart w:id="42" w:name="Dropdown4"/>
            <w:r>
              <w:rPr>
                <w:rFonts w:ascii="Arial" w:hAnsi="Arial" w:cs="Arial"/>
                <w:sz w:val="20"/>
              </w:rPr>
              <w:instrText xml:space="preserve"> FORMDROPDOWN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2"/>
          </w:p>
        </w:tc>
        <w:tc>
          <w:tcPr>
            <w:tcW w:w="1718" w:type="dxa"/>
            <w:gridSpan w:val="2"/>
            <w:tcBorders>
              <w:left w:val="nil"/>
            </w:tcBorders>
          </w:tcPr>
          <w:p w14:paraId="3EAC1672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6AE5DCEB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2C2561EC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19"/>
            <w:tcBorders>
              <w:left w:val="single" w:sz="4" w:space="0" w:color="auto"/>
            </w:tcBorders>
          </w:tcPr>
          <w:p w14:paraId="650DA5B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Schlüssel Mittel bewirtschaftende Dienststelle: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579C59AA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3" w:name="Text30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3"/>
          </w:p>
        </w:tc>
        <w:tc>
          <w:tcPr>
            <w:tcW w:w="1718" w:type="dxa"/>
            <w:gridSpan w:val="2"/>
            <w:tcBorders>
              <w:left w:val="nil"/>
            </w:tcBorders>
          </w:tcPr>
          <w:p w14:paraId="2428C153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4A8D5C93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6D0221A7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19"/>
            <w:tcBorders>
              <w:left w:val="single" w:sz="4" w:space="0" w:color="auto"/>
            </w:tcBorders>
          </w:tcPr>
          <w:p w14:paraId="312A7181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Kostenstelle: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44512260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4" w:name="Text3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4"/>
          </w:p>
        </w:tc>
        <w:tc>
          <w:tcPr>
            <w:tcW w:w="1718" w:type="dxa"/>
            <w:gridSpan w:val="2"/>
            <w:tcBorders>
              <w:left w:val="nil"/>
            </w:tcBorders>
          </w:tcPr>
          <w:p w14:paraId="77A0A5C6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69048228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216CAC47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19"/>
            <w:tcBorders>
              <w:left w:val="single" w:sz="4" w:space="0" w:color="auto"/>
            </w:tcBorders>
          </w:tcPr>
          <w:p w14:paraId="05D1FDC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Schlüssel der Personal verwaltenden Dienststelle</w:t>
            </w:r>
            <w:r w:rsidRPr="00BB0F5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64027E4F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5" w:name="Text3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5"/>
          </w:p>
        </w:tc>
        <w:tc>
          <w:tcPr>
            <w:tcW w:w="1718" w:type="dxa"/>
            <w:gridSpan w:val="2"/>
            <w:tcBorders>
              <w:left w:val="nil"/>
            </w:tcBorders>
          </w:tcPr>
          <w:p w14:paraId="4EB47890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7C81FA4F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48F9B9A7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5307" w:type="dxa"/>
            <w:gridSpan w:val="19"/>
            <w:tcBorders>
              <w:left w:val="single" w:sz="4" w:space="0" w:color="auto"/>
            </w:tcBorders>
          </w:tcPr>
          <w:p w14:paraId="6119D1C5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Schlüssel der Beschäftigungsdienststelle</w:t>
            </w:r>
            <w:r w:rsidRPr="00BB0F5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</w:tcBorders>
          </w:tcPr>
          <w:p w14:paraId="36915253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6" w:name="Text3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6"/>
          </w:p>
        </w:tc>
        <w:tc>
          <w:tcPr>
            <w:tcW w:w="1718" w:type="dxa"/>
            <w:gridSpan w:val="2"/>
            <w:tcBorders>
              <w:left w:val="nil"/>
            </w:tcBorders>
          </w:tcPr>
          <w:p w14:paraId="0010193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right w:val="single" w:sz="4" w:space="0" w:color="auto"/>
            </w:tcBorders>
          </w:tcPr>
          <w:p w14:paraId="04A4FFE5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400A16" w:rsidRPr="00BB0F58" w14:paraId="70DF68DE" w14:textId="77777777" w:rsidTr="00220F53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2476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14:paraId="2F540B69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 xml:space="preserve">Fächergruppenschlüssel: </w:t>
            </w:r>
          </w:p>
        </w:tc>
        <w:tc>
          <w:tcPr>
            <w:tcW w:w="2831" w:type="dxa"/>
            <w:gridSpan w:val="11"/>
            <w:tcBorders>
              <w:bottom w:val="single" w:sz="4" w:space="0" w:color="auto"/>
            </w:tcBorders>
          </w:tcPr>
          <w:p w14:paraId="4646974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(nur Hochschulbereich)</w:t>
            </w:r>
          </w:p>
        </w:tc>
        <w:tc>
          <w:tcPr>
            <w:tcW w:w="241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277536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7" w:name="Text3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7"/>
          </w:p>
        </w:tc>
        <w:tc>
          <w:tcPr>
            <w:tcW w:w="1718" w:type="dxa"/>
            <w:gridSpan w:val="2"/>
            <w:tcBorders>
              <w:left w:val="nil"/>
              <w:bottom w:val="single" w:sz="4" w:space="0" w:color="auto"/>
            </w:tcBorders>
          </w:tcPr>
          <w:p w14:paraId="0DC86559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62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BE4BACE" w14:textId="77777777" w:rsidR="00400A16" w:rsidRPr="00BB0F58" w:rsidRDefault="00400A16" w:rsidP="00400A16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45C70C67" w14:textId="77777777" w:rsidR="00BB0F58" w:rsidRPr="00BB0F58" w:rsidRDefault="00BB0F58" w:rsidP="00BB0F58">
      <w:pPr>
        <w:jc w:val="center"/>
        <w:rPr>
          <w:rFonts w:ascii="Arial" w:hAnsi="Arial" w:cs="Arial"/>
          <w:sz w:val="18"/>
          <w:szCs w:val="18"/>
        </w:rPr>
      </w:pPr>
    </w:p>
    <w:p w14:paraId="003399B9" w14:textId="77777777" w:rsidR="00E97CE1" w:rsidRPr="00BB0F58" w:rsidRDefault="00E97CE1">
      <w:pPr>
        <w:rPr>
          <w:rFonts w:ascii="Arial" w:hAnsi="Arial" w:cs="Arial"/>
        </w:rPr>
      </w:pPr>
    </w:p>
    <w:tbl>
      <w:tblPr>
        <w:tblW w:w="99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94"/>
      </w:tblGrid>
      <w:tr w:rsidR="007E282D" w:rsidRPr="00BB0F58" w14:paraId="5F455488" w14:textId="77777777" w:rsidTr="00544FCE">
        <w:trPr>
          <w:cantSplit/>
          <w:trHeight w:hRule="exact" w:val="72"/>
        </w:trPr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CFA90" w14:textId="77777777" w:rsidR="007E282D" w:rsidRPr="00BB0F58" w:rsidRDefault="007E282D" w:rsidP="00CA61B1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96A4D" w:rsidRPr="00BB0F58" w14:paraId="10A21FEE" w14:textId="77777777" w:rsidTr="00544F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256"/>
        </w:trPr>
        <w:tc>
          <w:tcPr>
            <w:tcW w:w="9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D50E" w14:textId="77777777" w:rsidR="00596A4D" w:rsidRPr="00BB0F58" w:rsidRDefault="00B02E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Kontrollkästchen9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b/>
                <w:sz w:val="20"/>
              </w:rPr>
            </w:r>
            <w:r w:rsidR="00E70628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48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="00596A4D" w:rsidRPr="00BB0F58">
              <w:rPr>
                <w:rFonts w:ascii="Arial" w:hAnsi="Arial" w:cs="Arial"/>
                <w:b/>
                <w:sz w:val="20"/>
              </w:rPr>
              <w:t>sonstige Mitteilungen</w:t>
            </w:r>
          </w:p>
        </w:tc>
      </w:tr>
      <w:tr w:rsidR="007E282D" w:rsidRPr="00BB0F58" w14:paraId="092E71D8" w14:textId="77777777" w:rsidTr="00544FCE">
        <w:trPr>
          <w:cantSplit/>
          <w:trHeight w:hRule="exact" w:val="72"/>
        </w:trPr>
        <w:tc>
          <w:tcPr>
            <w:tcW w:w="9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F9686" w14:textId="77777777" w:rsidR="007E282D" w:rsidRPr="00BB0F58" w:rsidRDefault="007E282D" w:rsidP="00CA61B1">
            <w:pPr>
              <w:spacing w:before="4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02D94" w:rsidRPr="00BB0F58" w14:paraId="77285089" w14:textId="77777777" w:rsidTr="00544F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1444"/>
        </w:trPr>
        <w:tc>
          <w:tcPr>
            <w:tcW w:w="9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12CE" w14:textId="77777777" w:rsidR="00402D94" w:rsidRPr="00BB0F58" w:rsidRDefault="00B02EB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9" w:name="Text3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9"/>
          </w:p>
        </w:tc>
      </w:tr>
    </w:tbl>
    <w:p w14:paraId="60A68098" w14:textId="77777777" w:rsidR="00D832C8" w:rsidRPr="00D832C8" w:rsidRDefault="00D832C8" w:rsidP="00D832C8">
      <w:pPr>
        <w:rPr>
          <w:vanish/>
        </w:rPr>
      </w:pPr>
    </w:p>
    <w:tbl>
      <w:tblPr>
        <w:tblpPr w:leftFromText="141" w:rightFromText="141" w:vertAnchor="text" w:horzAnchor="margin" w:tblpY="188"/>
        <w:tblW w:w="99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495"/>
        <w:gridCol w:w="1842"/>
        <w:gridCol w:w="3336"/>
        <w:gridCol w:w="3827"/>
      </w:tblGrid>
      <w:tr w:rsidR="000918AA" w:rsidRPr="00BB0F58" w14:paraId="10CD865D" w14:textId="77777777" w:rsidTr="007E282D">
        <w:trPr>
          <w:trHeight w:hRule="exact" w:val="340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0258D" w14:textId="77777777" w:rsidR="000918AA" w:rsidRPr="00BB0F58" w:rsidRDefault="00B02EB5" w:rsidP="000918AA">
            <w:pPr>
              <w:tabs>
                <w:tab w:val="left" w:pos="567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Kontrollkästchen11"/>
            <w:r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b/>
                <w:sz w:val="20"/>
              </w:rPr>
            </w:r>
            <w:r w:rsidR="00E70628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  <w:bookmarkEnd w:id="50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="000918AA" w:rsidRPr="00BB0F58">
              <w:rPr>
                <w:rFonts w:ascii="Arial" w:hAnsi="Arial" w:cs="Arial"/>
                <w:b/>
                <w:sz w:val="20"/>
              </w:rPr>
              <w:t>Anlagen</w:t>
            </w:r>
          </w:p>
        </w:tc>
      </w:tr>
      <w:tr w:rsidR="000918AA" w:rsidRPr="00BB0F58" w14:paraId="526724CD" w14:textId="77777777" w:rsidTr="000918AA">
        <w:trPr>
          <w:trHeight w:hRule="exact" w:val="100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8663E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8D767A" w:rsidRPr="00BB0F58" w14:paraId="25A3E2AF" w14:textId="77777777" w:rsidTr="000918AA">
        <w:trPr>
          <w:trHeight w:hRule="exact" w:val="280"/>
        </w:trPr>
        <w:tc>
          <w:tcPr>
            <w:tcW w:w="99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9FBA2DD" w14:textId="77777777" w:rsidR="008D767A" w:rsidRPr="00BB0F58" w:rsidRDefault="008D767A" w:rsidP="008D767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8D767A">
              <w:rPr>
                <w:rFonts w:ascii="Arial" w:hAnsi="Arial" w:cs="Arial"/>
                <w:sz w:val="20"/>
              </w:rPr>
              <w:t xml:space="preserve">Als </w:t>
            </w:r>
            <w:r>
              <w:rPr>
                <w:rFonts w:ascii="Arial" w:hAnsi="Arial" w:cs="Arial"/>
                <w:sz w:val="20"/>
              </w:rPr>
              <w:t>Abdruck</w:t>
            </w:r>
            <w:r w:rsidRPr="008D767A">
              <w:rPr>
                <w:rFonts w:ascii="Arial" w:hAnsi="Arial" w:cs="Arial"/>
                <w:sz w:val="20"/>
              </w:rPr>
              <w:t xml:space="preserve"> werden eingereicht</w:t>
            </w:r>
            <w:r>
              <w:rPr>
                <w:rFonts w:ascii="Arial" w:hAnsi="Arial" w:cs="Arial"/>
                <w:sz w:val="20"/>
                <w:vertAlign w:val="superscript"/>
              </w:rPr>
              <w:t>*)</w:t>
            </w:r>
            <w:r w:rsidRPr="008D767A">
              <w:rPr>
                <w:rFonts w:ascii="Arial" w:hAnsi="Arial" w:cs="Arial"/>
                <w:sz w:val="20"/>
              </w:rPr>
              <w:t>:</w:t>
            </w:r>
          </w:p>
        </w:tc>
      </w:tr>
      <w:tr w:rsidR="000918AA" w:rsidRPr="00BB0F58" w14:paraId="6E3F91D5" w14:textId="77777777" w:rsidTr="000918AA">
        <w:trPr>
          <w:trHeight w:hRule="exact" w:val="280"/>
        </w:trPr>
        <w:tc>
          <w:tcPr>
            <w:tcW w:w="99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B3C2AB8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0918AA" w:rsidRPr="00BB0F58" w14:paraId="4D5CD965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17CA930A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5177A772" w14:textId="77777777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Kontrollkästchen12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1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765F9ED2" w14:textId="77777777" w:rsidR="000918AA" w:rsidRPr="00BB0F58" w:rsidRDefault="000918AA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Ernennungsurkunde</w:t>
            </w:r>
          </w:p>
        </w:tc>
      </w:tr>
      <w:tr w:rsidR="000918AA" w:rsidRPr="00BB0F58" w14:paraId="4603806B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7E0CE250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F53031C" w14:textId="77777777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Kontrollkästchen13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2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3EAB2050" w14:textId="77777777" w:rsidR="000918AA" w:rsidRPr="00BB0F58" w:rsidRDefault="000918AA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Empfangsbestätigung für die Ernennungsurkunde</w:t>
            </w:r>
          </w:p>
        </w:tc>
      </w:tr>
      <w:tr w:rsidR="00AA27D7" w:rsidRPr="00BB0F58" w14:paraId="702A2A26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0F625D2B" w14:textId="77777777" w:rsidR="00AA27D7" w:rsidRPr="00BB0F58" w:rsidRDefault="00AA27D7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B9CFB5C" w14:textId="77777777" w:rsidR="00AA27D7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Kontrollkästchen1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3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6063CFDD" w14:textId="77777777" w:rsidR="00AA27D7" w:rsidRPr="00BB0F58" w:rsidRDefault="00AA27D7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Einweisungsverfügung</w:t>
            </w:r>
          </w:p>
        </w:tc>
      </w:tr>
      <w:tr w:rsidR="00AA27D7" w:rsidRPr="00BB0F58" w14:paraId="3636DDEB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1C9FDDFB" w14:textId="77777777" w:rsidR="00AA27D7" w:rsidRPr="00BB0F58" w:rsidRDefault="00AA27D7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3C13A87F" w14:textId="77777777" w:rsidR="00AA27D7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Kontrollkästchen1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4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5933E075" w14:textId="77777777" w:rsidR="00AA27D7" w:rsidRPr="00BB0F58" w:rsidRDefault="00AA27D7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Empfangsbestätigung für die Einweisungsverfügung</w:t>
            </w:r>
          </w:p>
        </w:tc>
      </w:tr>
      <w:tr w:rsidR="00AA27D7" w:rsidRPr="00BB0F58" w14:paraId="2972D834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71EC4C0C" w14:textId="77777777" w:rsidR="00AA27D7" w:rsidRPr="00BB0F58" w:rsidRDefault="00AA27D7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112E53BC" w14:textId="77777777" w:rsidR="00AA27D7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Kontrollkästchen16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5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394F1203" w14:textId="77777777" w:rsidR="00AA27D7" w:rsidRPr="00BB0F58" w:rsidRDefault="00AA27D7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Zustimmung LPA </w:t>
            </w:r>
          </w:p>
        </w:tc>
      </w:tr>
      <w:tr w:rsidR="000918AA" w:rsidRPr="00BB0F58" w14:paraId="40FDD65A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35DD17EF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7DEC0BE1" w14:textId="77777777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Kontrollkästchen17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6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6390B1B2" w14:textId="77777777" w:rsidR="000918AA" w:rsidRPr="00BB0F58" w:rsidRDefault="000918AA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Begleitschreiben für die Ernennungsurkunde</w:t>
            </w:r>
          </w:p>
        </w:tc>
      </w:tr>
      <w:tr w:rsidR="008D767A" w:rsidRPr="00BB0F58" w14:paraId="318D2D9E" w14:textId="77777777" w:rsidTr="00D35E78">
        <w:trPr>
          <w:trHeight w:hRule="exact" w:val="530"/>
        </w:trPr>
        <w:tc>
          <w:tcPr>
            <w:tcW w:w="494" w:type="dxa"/>
            <w:tcBorders>
              <w:left w:val="single" w:sz="4" w:space="0" w:color="auto"/>
            </w:tcBorders>
          </w:tcPr>
          <w:p w14:paraId="6515089E" w14:textId="77777777" w:rsidR="008D767A" w:rsidRPr="00BB0F58" w:rsidRDefault="008D767A" w:rsidP="008D767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72F89200" w14:textId="77777777" w:rsidR="00B02EB5" w:rsidRPr="00BB0F58" w:rsidRDefault="00B02EB5" w:rsidP="008D767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Kontrollkästchen18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7"/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Kontrollkästchen19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8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5060CD3" w14:textId="77777777" w:rsidR="008D767A" w:rsidRDefault="008D767A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Versetzungsverfügung</w:t>
            </w:r>
          </w:p>
          <w:p w14:paraId="1426DA30" w14:textId="77777777" w:rsidR="00B02EB5" w:rsidRDefault="00B02EB5" w:rsidP="009F1755">
            <w:pPr>
              <w:tabs>
                <w:tab w:val="left" w:pos="426"/>
              </w:tabs>
              <w:ind w:left="-422" w:firstLine="42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59" w:name="Text3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9"/>
          </w:p>
        </w:tc>
      </w:tr>
      <w:tr w:rsidR="008D767A" w:rsidRPr="00BB0F58" w14:paraId="1773A179" w14:textId="77777777" w:rsidTr="00761EA3">
        <w:trPr>
          <w:trHeight w:hRule="exact" w:val="280"/>
        </w:trPr>
        <w:tc>
          <w:tcPr>
            <w:tcW w:w="99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01BD97F" w14:textId="77777777" w:rsidR="008D767A" w:rsidRPr="00BB0F58" w:rsidRDefault="008D767A" w:rsidP="008D767A">
            <w:pPr>
              <w:tabs>
                <w:tab w:val="left" w:pos="567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Als Originale bzw. beglaubigte Kopien werden eingereicht:</w:t>
            </w:r>
          </w:p>
        </w:tc>
      </w:tr>
      <w:tr w:rsidR="008D767A" w:rsidRPr="00BB0F58" w14:paraId="735B128A" w14:textId="77777777" w:rsidTr="001C455C">
        <w:trPr>
          <w:trHeight w:hRule="exact" w:val="340"/>
        </w:trPr>
        <w:tc>
          <w:tcPr>
            <w:tcW w:w="99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A066B9C" w14:textId="77777777" w:rsidR="008D767A" w:rsidRDefault="008D767A" w:rsidP="0041581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0918AA" w:rsidRPr="00BB0F58" w14:paraId="34B00439" w14:textId="77777777" w:rsidTr="00D35E78">
        <w:trPr>
          <w:trHeight w:hRule="exact" w:val="530"/>
        </w:trPr>
        <w:tc>
          <w:tcPr>
            <w:tcW w:w="494" w:type="dxa"/>
            <w:tcBorders>
              <w:left w:val="single" w:sz="4" w:space="0" w:color="auto"/>
            </w:tcBorders>
          </w:tcPr>
          <w:p w14:paraId="07E3344B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3259D3F9" w14:textId="77777777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Kontrollkästchen20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0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3B25D02C" w14:textId="77777777" w:rsidR="000918AA" w:rsidRPr="00BB0F58" w:rsidRDefault="002205BD" w:rsidP="00186E6E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ggf. </w:t>
            </w:r>
            <w:r w:rsidR="0041581A">
              <w:rPr>
                <w:rFonts w:ascii="Arial" w:hAnsi="Arial" w:cs="Arial"/>
                <w:sz w:val="20"/>
              </w:rPr>
              <w:t>Bescheinigung für den Lohnsteuerabzug</w:t>
            </w:r>
            <w:r w:rsidR="006A521D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0918AA" w:rsidRPr="00BB0F58" w14:paraId="34BC9CC5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5F9EC92F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6998FF0A" w14:textId="77777777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Kontrollkästchen21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1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2D7D2336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Erklärung zum Zahlungsverfahren</w:t>
            </w:r>
          </w:p>
        </w:tc>
      </w:tr>
      <w:tr w:rsidR="000918AA" w:rsidRPr="00BB0F58" w14:paraId="4D3DABA7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42D6F65A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4BB5AACB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13660E42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0918AA" w:rsidRPr="00BB0F58" w14:paraId="29E4658C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51EF0FEA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5B427393" w14:textId="77777777" w:rsidR="000918AA" w:rsidRPr="00BB0F58" w:rsidRDefault="00B02EB5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Kontrollkästchen22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2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1F58BA00" w14:textId="77777777" w:rsidR="000918AA" w:rsidRPr="00BB0F58" w:rsidRDefault="000918AA" w:rsidP="000918A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943BD3">
              <w:rPr>
                <w:rFonts w:ascii="Arial" w:hAnsi="Arial" w:cs="Arial"/>
                <w:sz w:val="20"/>
              </w:rPr>
              <w:t>Erklärung zum Bezug von Familienzuschlag</w:t>
            </w:r>
          </w:p>
        </w:tc>
      </w:tr>
      <w:tr w:rsidR="00924653" w:rsidRPr="00BB0F58" w14:paraId="1CCD2F3B" w14:textId="77777777" w:rsidTr="003D275A">
        <w:trPr>
          <w:trHeight w:hRule="exact" w:val="286"/>
        </w:trPr>
        <w:tc>
          <w:tcPr>
            <w:tcW w:w="494" w:type="dxa"/>
            <w:tcBorders>
              <w:left w:val="single" w:sz="4" w:space="0" w:color="auto"/>
            </w:tcBorders>
          </w:tcPr>
          <w:p w14:paraId="3A1873A4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571934DE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7D0DFDC3" w14:textId="77777777" w:rsidR="00924653" w:rsidRPr="00BB0F58" w:rsidRDefault="00924653" w:rsidP="003D275A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(mit Abdruck der Heiratsurkunde, des Tenors des Scheidungsurteils</w:t>
            </w:r>
            <w:r w:rsidR="003D275A">
              <w:rPr>
                <w:rFonts w:ascii="Arial" w:hAnsi="Arial" w:cs="Arial"/>
                <w:sz w:val="20"/>
              </w:rPr>
              <w:t xml:space="preserve">, </w:t>
            </w:r>
            <w:r w:rsidR="003D275A" w:rsidRPr="005F3B84">
              <w:rPr>
                <w:rFonts w:ascii="Arial" w:hAnsi="Arial" w:cs="Arial"/>
                <w:sz w:val="20"/>
              </w:rPr>
              <w:t>Kopie Geburtsurkunde Kind</w:t>
            </w:r>
            <w:r w:rsidR="003D275A">
              <w:rPr>
                <w:rFonts w:ascii="Arial" w:hAnsi="Arial" w:cs="Arial"/>
                <w:sz w:val="20"/>
              </w:rPr>
              <w:t>)</w:t>
            </w:r>
          </w:p>
        </w:tc>
      </w:tr>
      <w:tr w:rsidR="00924653" w:rsidRPr="00BB0F58" w14:paraId="0D3FE7D4" w14:textId="77777777" w:rsidTr="009150F7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0699BAFC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52A71323" w14:textId="77777777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Kontrollkästchen23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3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  <w:vAlign w:val="center"/>
          </w:tcPr>
          <w:p w14:paraId="6E960B64" w14:textId="77777777" w:rsidR="00924653" w:rsidRPr="00BB0F58" w:rsidRDefault="00924653" w:rsidP="009150F7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Erklärung zum Bezug von Familienzuschlag wegen Aufnahme einer Person in die Wohnung</w:t>
            </w:r>
          </w:p>
        </w:tc>
      </w:tr>
      <w:tr w:rsidR="009150F7" w:rsidRPr="00BB0F58" w14:paraId="55871EAF" w14:textId="77777777" w:rsidTr="009150F7">
        <w:trPr>
          <w:trHeight w:hRule="exact" w:val="332"/>
        </w:trPr>
        <w:tc>
          <w:tcPr>
            <w:tcW w:w="494" w:type="dxa"/>
            <w:tcBorders>
              <w:left w:val="single" w:sz="4" w:space="0" w:color="auto"/>
            </w:tcBorders>
          </w:tcPr>
          <w:p w14:paraId="67AD6417" w14:textId="77777777" w:rsidR="009150F7" w:rsidRPr="00BB0F58" w:rsidRDefault="009150F7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01E5A96A" w14:textId="77777777" w:rsidR="009150F7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Kontrollkästchen2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4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  <w:vAlign w:val="center"/>
          </w:tcPr>
          <w:p w14:paraId="62A0FFED" w14:textId="77777777" w:rsidR="009150F7" w:rsidRPr="00BB0F58" w:rsidRDefault="009150F7" w:rsidP="009150F7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Formblatt „Stufenzuordnung – B6“</w:t>
            </w:r>
          </w:p>
        </w:tc>
      </w:tr>
      <w:tr w:rsidR="00924653" w:rsidRPr="00BB0F58" w14:paraId="16DECE61" w14:textId="77777777" w:rsidTr="009150F7">
        <w:trPr>
          <w:trHeight w:hRule="exact" w:val="332"/>
        </w:trPr>
        <w:tc>
          <w:tcPr>
            <w:tcW w:w="494" w:type="dxa"/>
            <w:tcBorders>
              <w:left w:val="single" w:sz="4" w:space="0" w:color="auto"/>
            </w:tcBorders>
          </w:tcPr>
          <w:p w14:paraId="3BB10C85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123A2834" w14:textId="77777777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Kontrollkästchen26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5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  <w:vAlign w:val="center"/>
          </w:tcPr>
          <w:p w14:paraId="5C251D38" w14:textId="77777777" w:rsidR="00924653" w:rsidRPr="00BB0F58" w:rsidRDefault="00924653" w:rsidP="009150F7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Formblatt “Mitteilung des Werdeganges</w:t>
            </w:r>
            <w:r w:rsidR="00D87950">
              <w:rPr>
                <w:rFonts w:ascii="Arial" w:hAnsi="Arial" w:cs="Arial"/>
                <w:sz w:val="20"/>
              </w:rPr>
              <w:t>“</w:t>
            </w:r>
            <w:r w:rsidRPr="00BB0F58">
              <w:rPr>
                <w:rFonts w:ascii="Arial" w:hAnsi="Arial" w:cs="Arial"/>
                <w:sz w:val="20"/>
              </w:rPr>
              <w:t xml:space="preserve"> zur Festsetzung des JDA</w:t>
            </w:r>
          </w:p>
        </w:tc>
      </w:tr>
      <w:tr w:rsidR="00924653" w:rsidRPr="00BB0F58" w14:paraId="500C785D" w14:textId="77777777" w:rsidTr="009150F7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7CA01B54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25455948" w14:textId="77777777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Kontrollkästchen27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6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  <w:vAlign w:val="center"/>
          </w:tcPr>
          <w:p w14:paraId="707EEB0E" w14:textId="77777777" w:rsidR="00924653" w:rsidRPr="00BB0F58" w:rsidRDefault="00924653" w:rsidP="009150F7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Antrag auf vermögenswirksame Leistung</w:t>
            </w:r>
          </w:p>
        </w:tc>
      </w:tr>
      <w:tr w:rsidR="00924653" w:rsidRPr="00BB0F58" w14:paraId="23C9207C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0972606E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03EA0ADF" w14:textId="77777777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Kontrollkästchen28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E70628">
              <w:rPr>
                <w:rFonts w:ascii="Arial" w:hAnsi="Arial" w:cs="Arial"/>
                <w:sz w:val="20"/>
              </w:rPr>
            </w:r>
            <w:r w:rsidR="00E70628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7"/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44AFB540" w14:textId="77777777" w:rsidR="00924653" w:rsidRPr="00BB0F58" w:rsidRDefault="00B02EB5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68" w:name="Text37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8"/>
          </w:p>
        </w:tc>
      </w:tr>
      <w:tr w:rsidR="00924653" w:rsidRPr="00BB0F58" w14:paraId="2B7D8081" w14:textId="77777777" w:rsidTr="000918AA">
        <w:trPr>
          <w:trHeight w:hRule="exact" w:val="280"/>
        </w:trPr>
        <w:tc>
          <w:tcPr>
            <w:tcW w:w="494" w:type="dxa"/>
            <w:tcBorders>
              <w:left w:val="single" w:sz="4" w:space="0" w:color="auto"/>
            </w:tcBorders>
          </w:tcPr>
          <w:p w14:paraId="75EFEC6A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95" w:type="dxa"/>
          </w:tcPr>
          <w:p w14:paraId="104DA7A1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9005" w:type="dxa"/>
            <w:gridSpan w:val="3"/>
            <w:tcBorders>
              <w:right w:val="single" w:sz="4" w:space="0" w:color="auto"/>
            </w:tcBorders>
          </w:tcPr>
          <w:p w14:paraId="0E248E8D" w14:textId="77777777" w:rsidR="00924653" w:rsidRPr="00BB0F58" w:rsidRDefault="00924653" w:rsidP="00924653">
            <w:pPr>
              <w:tabs>
                <w:tab w:val="left" w:pos="426"/>
              </w:tabs>
              <w:rPr>
                <w:rFonts w:ascii="Arial" w:hAnsi="Arial" w:cs="Arial"/>
                <w:sz w:val="20"/>
              </w:rPr>
            </w:pPr>
          </w:p>
        </w:tc>
      </w:tr>
      <w:tr w:rsidR="00924653" w:rsidRPr="00BB0F58" w14:paraId="07AAD89B" w14:textId="77777777" w:rsidTr="00091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94" w:type="dxa"/>
            <w:gridSpan w:val="5"/>
            <w:tcBorders>
              <w:bottom w:val="nil"/>
            </w:tcBorders>
          </w:tcPr>
          <w:p w14:paraId="08B7A112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20"/>
              </w:rPr>
              <w:t>Die Richtigkeit der vorstehend aufgeführten Angaben wird bestätigt.</w:t>
            </w:r>
          </w:p>
        </w:tc>
      </w:tr>
      <w:tr w:rsidR="008D767A" w:rsidRPr="00BB0F58" w14:paraId="7FBB3E7D" w14:textId="77777777" w:rsidTr="00A23DC5">
        <w:tblPrEx>
          <w:tblCellMar>
            <w:left w:w="71" w:type="dxa"/>
            <w:right w:w="71" w:type="dxa"/>
          </w:tblCellMar>
        </w:tblPrEx>
        <w:tc>
          <w:tcPr>
            <w:tcW w:w="6167" w:type="dxa"/>
            <w:gridSpan w:val="4"/>
            <w:tcBorders>
              <w:left w:val="single" w:sz="4" w:space="0" w:color="auto"/>
            </w:tcBorders>
          </w:tcPr>
          <w:p w14:paraId="4044541A" w14:textId="77777777" w:rsidR="008D767A" w:rsidRPr="008D767A" w:rsidRDefault="008D767A" w:rsidP="0092465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vertAlign w:val="superscript"/>
              </w:rPr>
              <w:t xml:space="preserve">*) </w:t>
            </w:r>
            <w:r>
              <w:rPr>
                <w:rFonts w:ascii="Arial" w:hAnsi="Arial" w:cs="Arial"/>
                <w:sz w:val="20"/>
              </w:rPr>
              <w:t>Die Übereinstimmung mit dem Original wird bestätigt.</w:t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185B4037" w14:textId="77777777" w:rsidR="008D767A" w:rsidRPr="00BB0F58" w:rsidRDefault="008D767A" w:rsidP="00924653">
            <w:pPr>
              <w:rPr>
                <w:rFonts w:ascii="Arial" w:hAnsi="Arial" w:cs="Arial"/>
                <w:sz w:val="20"/>
              </w:rPr>
            </w:pPr>
          </w:p>
        </w:tc>
      </w:tr>
      <w:tr w:rsidR="00924653" w:rsidRPr="00BB0F58" w14:paraId="1B802493" w14:textId="77777777" w:rsidTr="000918AA">
        <w:tblPrEx>
          <w:tblCellMar>
            <w:left w:w="71" w:type="dxa"/>
            <w:right w:w="71" w:type="dxa"/>
          </w:tblCellMar>
        </w:tblPrEx>
        <w:tc>
          <w:tcPr>
            <w:tcW w:w="2831" w:type="dxa"/>
            <w:gridSpan w:val="3"/>
            <w:tcBorders>
              <w:left w:val="single" w:sz="4" w:space="0" w:color="auto"/>
            </w:tcBorders>
          </w:tcPr>
          <w:p w14:paraId="4D5950AC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6" w:type="dxa"/>
          </w:tcPr>
          <w:p w14:paraId="7678BBB6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10C61E2B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</w:tr>
      <w:tr w:rsidR="00924653" w:rsidRPr="00BB0F58" w14:paraId="2D927691" w14:textId="77777777" w:rsidTr="000918AA">
        <w:tblPrEx>
          <w:tblCellMar>
            <w:left w:w="71" w:type="dxa"/>
            <w:right w:w="71" w:type="dxa"/>
          </w:tblCellMar>
        </w:tblPrEx>
        <w:tc>
          <w:tcPr>
            <w:tcW w:w="2831" w:type="dxa"/>
            <w:gridSpan w:val="3"/>
            <w:tcBorders>
              <w:left w:val="single" w:sz="4" w:space="0" w:color="auto"/>
            </w:tcBorders>
          </w:tcPr>
          <w:p w14:paraId="1E07E3C9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336" w:type="dxa"/>
          </w:tcPr>
          <w:p w14:paraId="2FBA5B54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1B4E8008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</w:tr>
      <w:tr w:rsidR="00924653" w:rsidRPr="00BB0F58" w14:paraId="5D2F774F" w14:textId="77777777" w:rsidTr="00E97CE1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6167" w:type="dxa"/>
            <w:gridSpan w:val="4"/>
            <w:tcBorders>
              <w:left w:val="single" w:sz="4" w:space="0" w:color="auto"/>
            </w:tcBorders>
          </w:tcPr>
          <w:p w14:paraId="66DB7356" w14:textId="77777777" w:rsidR="00924653" w:rsidRPr="00BB0F58" w:rsidRDefault="00924653" w:rsidP="0092465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vAlign w:val="center"/>
          </w:tcPr>
          <w:p w14:paraId="0BE4A235" w14:textId="77777777" w:rsidR="00924653" w:rsidRPr="00BB0F58" w:rsidRDefault="00924653" w:rsidP="00924653">
            <w:pPr>
              <w:jc w:val="center"/>
              <w:rPr>
                <w:rFonts w:ascii="Arial" w:hAnsi="Arial" w:cs="Arial"/>
                <w:sz w:val="20"/>
              </w:rPr>
            </w:pPr>
            <w:r w:rsidRPr="00BB0F58">
              <w:rPr>
                <w:rFonts w:ascii="Arial" w:hAnsi="Arial" w:cs="Arial"/>
                <w:sz w:val="18"/>
                <w:szCs w:val="18"/>
              </w:rPr>
              <w:t>Stempel</w:t>
            </w:r>
          </w:p>
        </w:tc>
      </w:tr>
      <w:tr w:rsidR="00924653" w:rsidRPr="00BB0F58" w14:paraId="34BAC92E" w14:textId="77777777" w:rsidTr="00596A4D">
        <w:tblPrEx>
          <w:tblCellMar>
            <w:left w:w="71" w:type="dxa"/>
            <w:right w:w="71" w:type="dxa"/>
          </w:tblCellMar>
        </w:tblPrEx>
        <w:trPr>
          <w:cantSplit/>
          <w:trHeight w:val="304"/>
        </w:trPr>
        <w:tc>
          <w:tcPr>
            <w:tcW w:w="61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1010A6A" w14:textId="77777777" w:rsidR="00924653" w:rsidRPr="00BB0F58" w:rsidRDefault="00B02EB5" w:rsidP="0092465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69" w:name="Text38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69"/>
          </w:p>
        </w:tc>
        <w:tc>
          <w:tcPr>
            <w:tcW w:w="38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FF92986" w14:textId="77777777" w:rsidR="00924653" w:rsidRPr="00BB0F58" w:rsidRDefault="00924653" w:rsidP="009246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C4C455" w14:textId="77777777" w:rsidR="00402D94" w:rsidRPr="00BB0F58" w:rsidRDefault="00402D94" w:rsidP="00BB0F58">
      <w:pPr>
        <w:jc w:val="center"/>
        <w:rPr>
          <w:rFonts w:ascii="Arial" w:hAnsi="Arial" w:cs="Arial"/>
          <w:sz w:val="20"/>
        </w:rPr>
      </w:pPr>
    </w:p>
    <w:sectPr w:rsidR="00402D94" w:rsidRPr="00BB0F58">
      <w:footerReference w:type="even" r:id="rId10"/>
      <w:footerReference w:type="default" r:id="rId11"/>
      <w:pgSz w:w="11907" w:h="16840" w:code="9"/>
      <w:pgMar w:top="851" w:right="1418" w:bottom="567" w:left="1247" w:header="720" w:footer="39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Autor" w:initials="A">
    <w:p w14:paraId="23ACF88A" w14:textId="77777777" w:rsidR="003C3275" w:rsidRDefault="003C3275">
      <w:pPr>
        <w:pStyle w:val="Kommentartext"/>
      </w:pPr>
      <w:r>
        <w:rPr>
          <w:rStyle w:val="Kommentarzeichen"/>
        </w:rPr>
        <w:annotationRef/>
      </w:r>
      <w:r>
        <w:t>Angabe erforderlich wegen unterschiedlicher Zuführungssätze zum Generationenfonds</w:t>
      </w:r>
      <w:r w:rsidR="0002087A">
        <w:t>;</w:t>
      </w:r>
    </w:p>
    <w:p w14:paraId="3DC7878C" w14:textId="77777777" w:rsidR="0002087A" w:rsidRDefault="0002087A">
      <w:pPr>
        <w:pStyle w:val="Kommentartext"/>
      </w:pPr>
      <w:r>
        <w:t>als Rat (BesGr. A 13) durch Bezeichnung allein nicht erkennbar, kein Ernennungstatbestand, soweit Amtsbezeichnung * GG gleichbleibend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C7878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C7878C" w16cid:durableId="3285BD3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BD82" w14:textId="77777777" w:rsidR="00363FBF" w:rsidRDefault="00363FBF">
      <w:r>
        <w:separator/>
      </w:r>
    </w:p>
  </w:endnote>
  <w:endnote w:type="continuationSeparator" w:id="0">
    <w:p w14:paraId="6A59042D" w14:textId="77777777" w:rsidR="00363FBF" w:rsidRDefault="0036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273E" w14:textId="77777777" w:rsidR="00C3152E" w:rsidRDefault="00C3152E" w:rsidP="004B605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54496">
      <w:rPr>
        <w:rStyle w:val="Seitenzahl"/>
        <w:noProof/>
      </w:rPr>
      <w:t>2</w:t>
    </w:r>
    <w:r>
      <w:rPr>
        <w:rStyle w:val="Seitenzahl"/>
      </w:rPr>
      <w:fldChar w:fldCharType="end"/>
    </w:r>
  </w:p>
  <w:p w14:paraId="0D123F7B" w14:textId="77777777" w:rsidR="00C3152E" w:rsidRDefault="00C3152E" w:rsidP="004B605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FD512" w14:textId="77777777" w:rsidR="00C3152E" w:rsidRDefault="00C3152E" w:rsidP="004B6054">
    <w:pPr>
      <w:pStyle w:val="Fuzeile"/>
      <w:framePr w:wrap="around" w:vAnchor="text" w:hAnchor="margin" w:xAlign="right" w:y="1"/>
      <w:rPr>
        <w:rStyle w:val="Seitenzahl"/>
      </w:rPr>
    </w:pPr>
  </w:p>
  <w:p w14:paraId="6FFE056D" w14:textId="77777777" w:rsidR="00C3152E" w:rsidRPr="006A521D" w:rsidRDefault="00C3152E" w:rsidP="004B6054">
    <w:pPr>
      <w:pStyle w:val="Fu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 w:rsidRPr="006A521D">
      <w:rPr>
        <w:rFonts w:ascii="Arial" w:hAnsi="Arial" w:cs="Arial"/>
        <w:sz w:val="16"/>
        <w:szCs w:val="16"/>
      </w:rPr>
      <w:t xml:space="preserve">Landesamt für </w:t>
    </w:r>
    <w:r>
      <w:rPr>
        <w:rFonts w:ascii="Arial" w:hAnsi="Arial" w:cs="Arial"/>
        <w:sz w:val="16"/>
        <w:szCs w:val="16"/>
      </w:rPr>
      <w:t xml:space="preserve">Steuern und </w:t>
    </w:r>
    <w:r w:rsidRPr="006A521D">
      <w:rPr>
        <w:rFonts w:ascii="Arial" w:hAnsi="Arial" w:cs="Arial"/>
        <w:sz w:val="16"/>
        <w:szCs w:val="16"/>
      </w:rPr>
      <w:t>Finanzen</w:t>
    </w:r>
    <w:r>
      <w:rPr>
        <w:rFonts w:ascii="Arial" w:hAnsi="Arial" w:cs="Arial"/>
        <w:sz w:val="16"/>
        <w:szCs w:val="16"/>
      </w:rPr>
      <w:t xml:space="preserve"> (LSF)</w:t>
    </w:r>
  </w:p>
  <w:p w14:paraId="7F232A65" w14:textId="77777777" w:rsidR="00C3152E" w:rsidRPr="006A521D" w:rsidRDefault="00C3152E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 w:rsidRPr="006A521D">
      <w:rPr>
        <w:rFonts w:ascii="Arial" w:hAnsi="Arial" w:cs="Arial"/>
        <w:sz w:val="16"/>
        <w:szCs w:val="16"/>
      </w:rPr>
      <w:t>B1 – Mitteilung von Personaldaten - Ernennung, Zahlungsaufnahme</w:t>
    </w:r>
  </w:p>
  <w:p w14:paraId="031E5204" w14:textId="77777777" w:rsidR="00D35E78" w:rsidRPr="006A521D" w:rsidRDefault="00C3152E">
    <w:pPr>
      <w:pStyle w:val="Fuzeile"/>
      <w:tabs>
        <w:tab w:val="clear" w:pos="4536"/>
      </w:tabs>
      <w:rPr>
        <w:rFonts w:ascii="Arial" w:hAnsi="Arial" w:cs="Arial"/>
        <w:sz w:val="16"/>
        <w:szCs w:val="16"/>
      </w:rPr>
    </w:pPr>
    <w:r w:rsidRPr="006A521D">
      <w:rPr>
        <w:rFonts w:ascii="Arial" w:hAnsi="Arial" w:cs="Arial"/>
        <w:sz w:val="16"/>
        <w:szCs w:val="16"/>
      </w:rPr>
      <w:t xml:space="preserve">Stand: </w:t>
    </w:r>
    <w:r w:rsidR="00E21563">
      <w:rPr>
        <w:rFonts w:ascii="Arial" w:hAnsi="Arial" w:cs="Arial"/>
        <w:sz w:val="16"/>
        <w:szCs w:val="16"/>
      </w:rPr>
      <w:t>09</w:t>
    </w:r>
    <w:r w:rsidR="00E52B30">
      <w:rPr>
        <w:rFonts w:ascii="Arial" w:hAnsi="Arial" w:cs="Arial"/>
        <w:sz w:val="16"/>
        <w:szCs w:val="16"/>
      </w:rPr>
      <w:t>/202</w:t>
    </w:r>
    <w:r w:rsidR="00E21563">
      <w:rPr>
        <w:rFonts w:ascii="Arial" w:hAnsi="Arial" w:cs="Arial"/>
        <w:sz w:val="16"/>
        <w:szCs w:val="16"/>
      </w:rPr>
      <w:t>3</w:t>
    </w:r>
    <w:r w:rsidR="00E21563">
      <w:rPr>
        <w:rFonts w:ascii="Arial" w:hAnsi="Arial" w:cs="Arial"/>
        <w:sz w:val="16"/>
        <w:szCs w:val="16"/>
      </w:rPr>
      <w:tab/>
    </w:r>
    <w:r w:rsidR="00E21563" w:rsidRPr="00E21563">
      <w:rPr>
        <w:rFonts w:ascii="Arial" w:hAnsi="Arial" w:cs="Arial"/>
        <w:sz w:val="16"/>
        <w:szCs w:val="16"/>
      </w:rPr>
      <w:t xml:space="preserve">Seite </w:t>
    </w:r>
    <w:r w:rsidR="00E21563" w:rsidRPr="00E21563">
      <w:rPr>
        <w:rFonts w:ascii="Arial" w:hAnsi="Arial" w:cs="Arial"/>
        <w:b/>
        <w:bCs/>
        <w:sz w:val="16"/>
        <w:szCs w:val="16"/>
      </w:rPr>
      <w:fldChar w:fldCharType="begin"/>
    </w:r>
    <w:r w:rsidR="00E21563" w:rsidRPr="00E21563">
      <w:rPr>
        <w:rFonts w:ascii="Arial" w:hAnsi="Arial" w:cs="Arial"/>
        <w:b/>
        <w:bCs/>
        <w:sz w:val="16"/>
        <w:szCs w:val="16"/>
      </w:rPr>
      <w:instrText>PAGE  \* Arabic  \* MERGEFORMAT</w:instrText>
    </w:r>
    <w:r w:rsidR="00E21563" w:rsidRPr="00E21563">
      <w:rPr>
        <w:rFonts w:ascii="Arial" w:hAnsi="Arial" w:cs="Arial"/>
        <w:b/>
        <w:bCs/>
        <w:sz w:val="16"/>
        <w:szCs w:val="16"/>
      </w:rPr>
      <w:fldChar w:fldCharType="separate"/>
    </w:r>
    <w:r w:rsidR="00FB5484">
      <w:rPr>
        <w:rFonts w:ascii="Arial" w:hAnsi="Arial" w:cs="Arial"/>
        <w:b/>
        <w:bCs/>
        <w:noProof/>
        <w:sz w:val="16"/>
        <w:szCs w:val="16"/>
      </w:rPr>
      <w:t>1</w:t>
    </w:r>
    <w:r w:rsidR="00E21563" w:rsidRPr="00E21563">
      <w:rPr>
        <w:rFonts w:ascii="Arial" w:hAnsi="Arial" w:cs="Arial"/>
        <w:b/>
        <w:bCs/>
        <w:sz w:val="16"/>
        <w:szCs w:val="16"/>
      </w:rPr>
      <w:fldChar w:fldCharType="end"/>
    </w:r>
    <w:r w:rsidR="00E21563" w:rsidRPr="00E21563">
      <w:rPr>
        <w:rFonts w:ascii="Arial" w:hAnsi="Arial" w:cs="Arial"/>
        <w:sz w:val="16"/>
        <w:szCs w:val="16"/>
      </w:rPr>
      <w:t xml:space="preserve"> von </w:t>
    </w:r>
    <w:r w:rsidR="00E21563" w:rsidRPr="00E21563">
      <w:rPr>
        <w:rFonts w:ascii="Arial" w:hAnsi="Arial" w:cs="Arial"/>
        <w:b/>
        <w:bCs/>
        <w:sz w:val="16"/>
        <w:szCs w:val="16"/>
      </w:rPr>
      <w:fldChar w:fldCharType="begin"/>
    </w:r>
    <w:r w:rsidR="00E21563" w:rsidRPr="00E21563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="00E21563" w:rsidRPr="00E21563">
      <w:rPr>
        <w:rFonts w:ascii="Arial" w:hAnsi="Arial" w:cs="Arial"/>
        <w:b/>
        <w:bCs/>
        <w:sz w:val="16"/>
        <w:szCs w:val="16"/>
      </w:rPr>
      <w:fldChar w:fldCharType="separate"/>
    </w:r>
    <w:r w:rsidR="00FB5484">
      <w:rPr>
        <w:rFonts w:ascii="Arial" w:hAnsi="Arial" w:cs="Arial"/>
        <w:b/>
        <w:bCs/>
        <w:noProof/>
        <w:sz w:val="16"/>
        <w:szCs w:val="16"/>
      </w:rPr>
      <w:t>2</w:t>
    </w:r>
    <w:r w:rsidR="00E21563" w:rsidRPr="00E21563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82407" w14:textId="77777777" w:rsidR="00363FBF" w:rsidRDefault="00363FBF">
      <w:r>
        <w:separator/>
      </w:r>
    </w:p>
  </w:footnote>
  <w:footnote w:type="continuationSeparator" w:id="0">
    <w:p w14:paraId="4478D5B1" w14:textId="77777777" w:rsidR="00363FBF" w:rsidRDefault="00363F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FBF"/>
    <w:rsid w:val="00014678"/>
    <w:rsid w:val="0002087A"/>
    <w:rsid w:val="000468D2"/>
    <w:rsid w:val="00080C5C"/>
    <w:rsid w:val="0008346C"/>
    <w:rsid w:val="00085ADC"/>
    <w:rsid w:val="000918AA"/>
    <w:rsid w:val="000B425D"/>
    <w:rsid w:val="000B7EBB"/>
    <w:rsid w:val="000F7203"/>
    <w:rsid w:val="001004B5"/>
    <w:rsid w:val="00100CBF"/>
    <w:rsid w:val="0012759B"/>
    <w:rsid w:val="00165D0E"/>
    <w:rsid w:val="00166A55"/>
    <w:rsid w:val="00172093"/>
    <w:rsid w:val="00186E6E"/>
    <w:rsid w:val="00190C35"/>
    <w:rsid w:val="001B68BF"/>
    <w:rsid w:val="001C2D32"/>
    <w:rsid w:val="001C6F82"/>
    <w:rsid w:val="00203ED8"/>
    <w:rsid w:val="002143AD"/>
    <w:rsid w:val="002205BD"/>
    <w:rsid w:val="00220F53"/>
    <w:rsid w:val="002321AB"/>
    <w:rsid w:val="00240D67"/>
    <w:rsid w:val="00241187"/>
    <w:rsid w:val="00251874"/>
    <w:rsid w:val="00255FDC"/>
    <w:rsid w:val="00260CF4"/>
    <w:rsid w:val="002636D8"/>
    <w:rsid w:val="00290FE6"/>
    <w:rsid w:val="00291782"/>
    <w:rsid w:val="002B009D"/>
    <w:rsid w:val="002B4AC8"/>
    <w:rsid w:val="002D31BB"/>
    <w:rsid w:val="002F4F4D"/>
    <w:rsid w:val="0032795E"/>
    <w:rsid w:val="00330182"/>
    <w:rsid w:val="00363FBF"/>
    <w:rsid w:val="00365A12"/>
    <w:rsid w:val="003666AB"/>
    <w:rsid w:val="003742A3"/>
    <w:rsid w:val="00374C2E"/>
    <w:rsid w:val="00381AB0"/>
    <w:rsid w:val="003B1552"/>
    <w:rsid w:val="003C28B5"/>
    <w:rsid w:val="003C3275"/>
    <w:rsid w:val="003D275A"/>
    <w:rsid w:val="003D296F"/>
    <w:rsid w:val="003E4AEA"/>
    <w:rsid w:val="003E60B4"/>
    <w:rsid w:val="003E7DAA"/>
    <w:rsid w:val="00400A16"/>
    <w:rsid w:val="00402D94"/>
    <w:rsid w:val="0041581A"/>
    <w:rsid w:val="00440899"/>
    <w:rsid w:val="004504F5"/>
    <w:rsid w:val="00456BAA"/>
    <w:rsid w:val="00466E33"/>
    <w:rsid w:val="004753A3"/>
    <w:rsid w:val="004756BD"/>
    <w:rsid w:val="00484687"/>
    <w:rsid w:val="004856C1"/>
    <w:rsid w:val="0048766C"/>
    <w:rsid w:val="004B6054"/>
    <w:rsid w:val="00544FCE"/>
    <w:rsid w:val="00571A9C"/>
    <w:rsid w:val="00592CFB"/>
    <w:rsid w:val="005932EA"/>
    <w:rsid w:val="00596A4D"/>
    <w:rsid w:val="005D48AC"/>
    <w:rsid w:val="005F203C"/>
    <w:rsid w:val="005F29BE"/>
    <w:rsid w:val="005F3B84"/>
    <w:rsid w:val="005F3E8F"/>
    <w:rsid w:val="00603E70"/>
    <w:rsid w:val="0064691F"/>
    <w:rsid w:val="00671C20"/>
    <w:rsid w:val="006951F0"/>
    <w:rsid w:val="006A521D"/>
    <w:rsid w:val="006C2F08"/>
    <w:rsid w:val="006C4512"/>
    <w:rsid w:val="006D0D4F"/>
    <w:rsid w:val="006F13E1"/>
    <w:rsid w:val="00704874"/>
    <w:rsid w:val="007048C6"/>
    <w:rsid w:val="007E282D"/>
    <w:rsid w:val="0080385C"/>
    <w:rsid w:val="00825D2E"/>
    <w:rsid w:val="008270F1"/>
    <w:rsid w:val="008372D7"/>
    <w:rsid w:val="0084627B"/>
    <w:rsid w:val="00887535"/>
    <w:rsid w:val="008B5B94"/>
    <w:rsid w:val="008D5EEF"/>
    <w:rsid w:val="008D767A"/>
    <w:rsid w:val="008F4C89"/>
    <w:rsid w:val="009150F7"/>
    <w:rsid w:val="0092267F"/>
    <w:rsid w:val="00924653"/>
    <w:rsid w:val="0092770A"/>
    <w:rsid w:val="00943BD3"/>
    <w:rsid w:val="009B49F1"/>
    <w:rsid w:val="009F1755"/>
    <w:rsid w:val="009F3D05"/>
    <w:rsid w:val="00A07803"/>
    <w:rsid w:val="00A416F1"/>
    <w:rsid w:val="00A916FA"/>
    <w:rsid w:val="00AA27D7"/>
    <w:rsid w:val="00AB4C03"/>
    <w:rsid w:val="00AE156B"/>
    <w:rsid w:val="00B0256A"/>
    <w:rsid w:val="00B02EB5"/>
    <w:rsid w:val="00B30946"/>
    <w:rsid w:val="00B54055"/>
    <w:rsid w:val="00B54496"/>
    <w:rsid w:val="00B70BD6"/>
    <w:rsid w:val="00B85AE2"/>
    <w:rsid w:val="00BA6631"/>
    <w:rsid w:val="00BB0F58"/>
    <w:rsid w:val="00BB6C8A"/>
    <w:rsid w:val="00BD7AA8"/>
    <w:rsid w:val="00BE18A1"/>
    <w:rsid w:val="00C17745"/>
    <w:rsid w:val="00C26034"/>
    <w:rsid w:val="00C3152E"/>
    <w:rsid w:val="00C6710D"/>
    <w:rsid w:val="00C70CBF"/>
    <w:rsid w:val="00C826B5"/>
    <w:rsid w:val="00C8513C"/>
    <w:rsid w:val="00C93B6D"/>
    <w:rsid w:val="00CA61B1"/>
    <w:rsid w:val="00CD06A0"/>
    <w:rsid w:val="00D05C82"/>
    <w:rsid w:val="00D13243"/>
    <w:rsid w:val="00D304EC"/>
    <w:rsid w:val="00D35E78"/>
    <w:rsid w:val="00D3635D"/>
    <w:rsid w:val="00D832C8"/>
    <w:rsid w:val="00D87950"/>
    <w:rsid w:val="00D92F66"/>
    <w:rsid w:val="00DC5E00"/>
    <w:rsid w:val="00DF3D80"/>
    <w:rsid w:val="00E06E7E"/>
    <w:rsid w:val="00E17103"/>
    <w:rsid w:val="00E21563"/>
    <w:rsid w:val="00E26D25"/>
    <w:rsid w:val="00E52B30"/>
    <w:rsid w:val="00E70628"/>
    <w:rsid w:val="00E74986"/>
    <w:rsid w:val="00E8272C"/>
    <w:rsid w:val="00E920A0"/>
    <w:rsid w:val="00E954D5"/>
    <w:rsid w:val="00E97CE1"/>
    <w:rsid w:val="00EB0924"/>
    <w:rsid w:val="00EB31FD"/>
    <w:rsid w:val="00EE2B4C"/>
    <w:rsid w:val="00EF4460"/>
    <w:rsid w:val="00F04799"/>
    <w:rsid w:val="00F10A09"/>
    <w:rsid w:val="00F275CD"/>
    <w:rsid w:val="00F4746A"/>
    <w:rsid w:val="00F474EC"/>
    <w:rsid w:val="00F81414"/>
    <w:rsid w:val="00F93F18"/>
    <w:rsid w:val="00FA2999"/>
    <w:rsid w:val="00FB5484"/>
    <w:rsid w:val="00FC07E6"/>
    <w:rsid w:val="00FD788D"/>
    <w:rsid w:val="00FE0565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47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500"/>
      <w:ind w:right="1000"/>
    </w:pPr>
    <w:rPr>
      <w:rFonts w:ascii="Arial" w:hAnsi="Arial"/>
      <w:b/>
      <w:snapToGrid w:val="0"/>
      <w:sz w:val="2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5D48A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unhideWhenUsed/>
    <w:rsid w:val="00400A1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00A16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400A1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00A1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00A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keyn\OneDrive\Dokumente\_pm\deployment\Vorlagen\LfF\Originale\09-18\B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29AB-75AC-4160-868B-21C3A3E6B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B1.dotx</Template>
  <TotalTime>0</TotalTime>
  <Pages>2</Pages>
  <Words>540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2023-09-24T13:30:00Z</dcterms:created>
  <dcterms:modified xsi:type="dcterms:W3CDTF">2023-09-24T13:31:00Z</dcterms:modified>
</cp:coreProperties>
</file>