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CD" w:rsidRDefault="00F42DCD">
      <w:pPr>
        <w:rPr>
          <w:sz w:val="4"/>
        </w:rPr>
      </w:pPr>
    </w:p>
    <w:tbl>
      <w:tblPr>
        <w:tblW w:w="10001" w:type="dxa"/>
        <w:tblInd w:w="-1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  <w:gridCol w:w="286"/>
        <w:gridCol w:w="282"/>
        <w:gridCol w:w="567"/>
        <w:gridCol w:w="1134"/>
        <w:gridCol w:w="567"/>
        <w:gridCol w:w="712"/>
        <w:gridCol w:w="139"/>
        <w:gridCol w:w="284"/>
        <w:gridCol w:w="565"/>
        <w:gridCol w:w="151"/>
        <w:gridCol w:w="9"/>
        <w:gridCol w:w="151"/>
        <w:gridCol w:w="1257"/>
        <w:gridCol w:w="1410"/>
        <w:gridCol w:w="2266"/>
        <w:gridCol w:w="11"/>
      </w:tblGrid>
      <w:tr w:rsidR="00F42DCD" w:rsidTr="00BC602F">
        <w:trPr>
          <w:cantSplit/>
          <w:trHeight w:hRule="exact" w:val="220"/>
        </w:trPr>
        <w:tc>
          <w:tcPr>
            <w:tcW w:w="375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42DCD" w:rsidRPr="00CE7E1F" w:rsidRDefault="00F42DCD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Anschrift Personal verwaltende Dienststelle</w:t>
            </w:r>
          </w:p>
        </w:tc>
        <w:tc>
          <w:tcPr>
            <w:tcW w:w="113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2DCD" w:rsidRPr="00CE7E1F" w:rsidRDefault="00F42DCD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P</w:t>
            </w:r>
            <w:r w:rsidR="00461DEE">
              <w:rPr>
                <w:rFonts w:cs="Arial"/>
                <w:sz w:val="16"/>
                <w:szCs w:val="16"/>
              </w:rPr>
              <w:t>v</w:t>
            </w:r>
            <w:r w:rsidRPr="00CE7E1F">
              <w:rPr>
                <w:rFonts w:cs="Arial"/>
                <w:sz w:val="16"/>
                <w:szCs w:val="16"/>
              </w:rPr>
              <w:t>StS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2DCD" w:rsidRPr="00CE7E1F" w:rsidRDefault="00F42DCD">
            <w:pPr>
              <w:tabs>
                <w:tab w:val="left" w:pos="3030"/>
              </w:tabs>
              <w:rPr>
                <w:rFonts w:cs="Arial"/>
                <w:b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Ort und Datum</w:t>
            </w:r>
          </w:p>
        </w:tc>
      </w:tr>
      <w:bookmarkStart w:id="0" w:name="Text1"/>
      <w:tr w:rsidR="00F42DCD" w:rsidTr="00BC602F">
        <w:trPr>
          <w:cantSplit/>
          <w:trHeight w:hRule="exact" w:val="360"/>
        </w:trPr>
        <w:tc>
          <w:tcPr>
            <w:tcW w:w="375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2DCD" w:rsidRPr="00CE7E1F" w:rsidRDefault="00A1261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113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2DCD" w:rsidRPr="00CE7E1F" w:rsidRDefault="003C69D6" w:rsidP="003C69D6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bookmarkStart w:id="2" w:name="Text3"/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2DCD" w:rsidRPr="00CE7E1F" w:rsidRDefault="00A12615">
            <w:pPr>
              <w:tabs>
                <w:tab w:val="left" w:pos="3030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2"/>
            <w:r w:rsidR="00F42DCD" w:rsidRPr="00CE7E1F">
              <w:rPr>
                <w:rFonts w:cs="Arial"/>
                <w:sz w:val="16"/>
                <w:szCs w:val="16"/>
              </w:rPr>
              <w:t xml:space="preserve">, </w:t>
            </w:r>
            <w:bookmarkStart w:id="3" w:name="Text8"/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3"/>
          </w:p>
        </w:tc>
      </w:tr>
      <w:tr w:rsidR="00F42DCD" w:rsidTr="00BC602F">
        <w:trPr>
          <w:cantSplit/>
          <w:trHeight w:hRule="exact" w:val="220"/>
        </w:trPr>
        <w:tc>
          <w:tcPr>
            <w:tcW w:w="375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DCD" w:rsidRPr="00CE7E1F" w:rsidRDefault="00F42DCD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13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tabs>
                <w:tab w:val="left" w:pos="2747"/>
              </w:tabs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Sachbearbeiter</w:t>
            </w:r>
            <w:r w:rsidRPr="00CE7E1F">
              <w:rPr>
                <w:rFonts w:cs="Arial"/>
                <w:sz w:val="16"/>
                <w:szCs w:val="16"/>
              </w:rPr>
              <w:tab/>
              <w:t>Telefon</w:t>
            </w:r>
          </w:p>
        </w:tc>
      </w:tr>
      <w:tr w:rsidR="00F42DCD" w:rsidTr="00BC602F">
        <w:trPr>
          <w:cantSplit/>
          <w:trHeight w:hRule="exact" w:val="360"/>
        </w:trPr>
        <w:tc>
          <w:tcPr>
            <w:tcW w:w="375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DCD" w:rsidRPr="00CE7E1F" w:rsidRDefault="00F42DCD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13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tabs>
                <w:tab w:val="left" w:pos="3544"/>
              </w:tabs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94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tabs>
                <w:tab w:val="left" w:pos="2743"/>
              </w:tabs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5"/>
            <w:r w:rsidRPr="00CE7E1F">
              <w:rPr>
                <w:rFonts w:cs="Arial"/>
                <w:sz w:val="16"/>
                <w:szCs w:val="16"/>
              </w:rPr>
              <w:instrText xml:space="preserve"> FORMTEXT </w:instrText>
            </w:r>
            <w:r w:rsidRPr="00CE7E1F">
              <w:rPr>
                <w:rFonts w:cs="Arial"/>
                <w:sz w:val="16"/>
                <w:szCs w:val="16"/>
              </w:rPr>
            </w:r>
            <w:r w:rsidRPr="00CE7E1F">
              <w:rPr>
                <w:rFonts w:cs="Arial"/>
                <w:sz w:val="16"/>
                <w:szCs w:val="16"/>
              </w:rPr>
              <w:fldChar w:fldCharType="separate"/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Pr="00CE7E1F">
              <w:rPr>
                <w:rFonts w:cs="Arial"/>
                <w:sz w:val="16"/>
                <w:szCs w:val="16"/>
              </w:rPr>
              <w:fldChar w:fldCharType="end"/>
            </w:r>
            <w:bookmarkEnd w:id="4"/>
            <w:r w:rsidRPr="00CE7E1F">
              <w:rPr>
                <w:rFonts w:cs="Arial"/>
                <w:sz w:val="16"/>
                <w:szCs w:val="16"/>
              </w:rPr>
              <w:tab/>
            </w:r>
            <w:bookmarkStart w:id="5" w:name="Text6"/>
            <w:r w:rsidR="00A12615">
              <w:rPr>
                <w:rFonts w:cs="Arial"/>
                <w:sz w:val="16"/>
                <w:szCs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A12615">
              <w:rPr>
                <w:rFonts w:cs="Arial"/>
                <w:sz w:val="16"/>
                <w:szCs w:val="16"/>
              </w:rPr>
              <w:instrText xml:space="preserve"> FORMTEXT </w:instrText>
            </w:r>
            <w:r w:rsidR="00A12615">
              <w:rPr>
                <w:rFonts w:cs="Arial"/>
                <w:sz w:val="16"/>
                <w:szCs w:val="16"/>
              </w:rPr>
            </w:r>
            <w:r w:rsidR="00A12615">
              <w:rPr>
                <w:rFonts w:cs="Arial"/>
                <w:sz w:val="16"/>
                <w:szCs w:val="16"/>
              </w:rPr>
              <w:fldChar w:fldCharType="separate"/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A12615">
              <w:rPr>
                <w:rFonts w:cs="Arial"/>
                <w:sz w:val="16"/>
                <w:szCs w:val="16"/>
              </w:rPr>
              <w:fldChar w:fldCharType="end"/>
            </w:r>
            <w:bookmarkEnd w:id="5"/>
          </w:p>
        </w:tc>
      </w:tr>
      <w:tr w:rsidR="00F42DCD" w:rsidTr="00BC602F">
        <w:trPr>
          <w:cantSplit/>
          <w:trHeight w:hRule="exact" w:val="220"/>
        </w:trPr>
        <w:tc>
          <w:tcPr>
            <w:tcW w:w="3758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Beschäftigungsdienststelle</w:t>
            </w:r>
          </w:p>
        </w:tc>
      </w:tr>
      <w:tr w:rsidR="00F42DCD" w:rsidTr="00BC602F">
        <w:trPr>
          <w:cantSplit/>
          <w:trHeight w:hRule="exact" w:val="360"/>
        </w:trPr>
        <w:tc>
          <w:tcPr>
            <w:tcW w:w="2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468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2DCD" w:rsidRPr="00CE7E1F" w:rsidRDefault="00F42DC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sz w:val="16"/>
                <w:szCs w:val="16"/>
              </w:rPr>
            </w:pPr>
          </w:p>
        </w:tc>
        <w:bookmarkStart w:id="6" w:name="Text7"/>
        <w:tc>
          <w:tcPr>
            <w:tcW w:w="494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2DCD" w:rsidRPr="00CE7E1F" w:rsidRDefault="00A1261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 w:rsidR="00380D0A">
              <w:rPr>
                <w:rFonts w:cs="Arial"/>
                <w:noProof/>
                <w:sz w:val="16"/>
                <w:szCs w:val="16"/>
              </w:rPr>
              <w:t> 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6"/>
          </w:p>
        </w:tc>
      </w:tr>
      <w:tr w:rsidR="00F42DCD" w:rsidTr="00BC602F">
        <w:trPr>
          <w:cantSplit/>
          <w:trHeight w:val="170"/>
        </w:trPr>
        <w:tc>
          <w:tcPr>
            <w:tcW w:w="2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42DCD" w:rsidRDefault="00F42DCD"/>
        </w:tc>
        <w:tc>
          <w:tcPr>
            <w:tcW w:w="4687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2DCD" w:rsidRDefault="00F42DCD">
            <w:pPr>
              <w:rPr>
                <w:u w:val="single"/>
              </w:rPr>
            </w:pPr>
          </w:p>
        </w:tc>
        <w:tc>
          <w:tcPr>
            <w:tcW w:w="16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42DCD" w:rsidRDefault="00F42DCD"/>
        </w:tc>
        <w:tc>
          <w:tcPr>
            <w:tcW w:w="494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42DCD" w:rsidRDefault="00F42DCD"/>
        </w:tc>
      </w:tr>
      <w:tr w:rsidR="00F42DCD" w:rsidTr="00BC602F">
        <w:trPr>
          <w:cantSplit/>
          <w:trHeight w:val="1889"/>
        </w:trPr>
        <w:tc>
          <w:tcPr>
            <w:tcW w:w="474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2DCD" w:rsidRPr="00601E7E" w:rsidRDefault="00F42DCD">
            <w:pPr>
              <w:rPr>
                <w:rFonts w:cs="Arial"/>
                <w:b/>
                <w:sz w:val="22"/>
                <w:szCs w:val="22"/>
              </w:rPr>
            </w:pPr>
          </w:p>
          <w:p w:rsidR="00F42DCD" w:rsidRPr="00601E7E" w:rsidRDefault="00F42DCD">
            <w:pPr>
              <w:rPr>
                <w:rFonts w:cs="Arial"/>
                <w:sz w:val="22"/>
                <w:szCs w:val="22"/>
              </w:rPr>
            </w:pPr>
            <w:r w:rsidRPr="00601E7E">
              <w:rPr>
                <w:rFonts w:cs="Arial"/>
                <w:b/>
                <w:sz w:val="22"/>
                <w:szCs w:val="22"/>
              </w:rPr>
              <w:t xml:space="preserve">Landesamt für </w:t>
            </w:r>
            <w:r w:rsidR="00CE7E1F" w:rsidRPr="00601E7E">
              <w:rPr>
                <w:rFonts w:cs="Arial"/>
                <w:b/>
                <w:sz w:val="22"/>
                <w:szCs w:val="22"/>
              </w:rPr>
              <w:t xml:space="preserve">Steuern und </w:t>
            </w:r>
            <w:r w:rsidRPr="00601E7E">
              <w:rPr>
                <w:rFonts w:cs="Arial"/>
                <w:b/>
                <w:sz w:val="22"/>
                <w:szCs w:val="22"/>
              </w:rPr>
              <w:t>Finanzen</w:t>
            </w:r>
          </w:p>
          <w:bookmarkStart w:id="7" w:name="_GoBack"/>
          <w:bookmarkEnd w:id="7"/>
          <w:p w:rsidR="001869F1" w:rsidRPr="000342C1" w:rsidRDefault="007C67B5">
            <w:pPr>
              <w:rPr>
                <w:rFonts w:cs="Arial"/>
                <w:vanish/>
                <w:color w:val="FF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Bezügestelle"/>
                    <w:listEntry w:val="Bezügestelle, Ref. 333L"/>
                    <w:listEntry w:val="Außenstelle Chemnitz, Bezügestelle"/>
                  </w:ddList>
                </w:ffData>
              </w:fldChar>
            </w:r>
            <w:bookmarkStart w:id="8" w:name="Dropdown1"/>
            <w:r>
              <w:rPr>
                <w:rFonts w:cs="Arial"/>
                <w:sz w:val="22"/>
                <w:szCs w:val="22"/>
              </w:rPr>
              <w:instrText xml:space="preserve"> FORMDROPDOWN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end"/>
            </w:r>
            <w:bookmarkEnd w:id="8"/>
            <w:r w:rsidR="000342C1">
              <w:rPr>
                <w:rFonts w:cs="Arial"/>
                <w:sz w:val="22"/>
                <w:szCs w:val="22"/>
              </w:rPr>
              <w:t xml:space="preserve"> </w:t>
            </w:r>
            <w:r w:rsidR="000342C1">
              <w:rPr>
                <w:rFonts w:cs="Arial"/>
                <w:vanish/>
                <w:color w:val="FF0000"/>
                <w:sz w:val="22"/>
                <w:szCs w:val="22"/>
              </w:rPr>
              <w:t>(an Leipzig über Chemnitz)</w:t>
            </w:r>
          </w:p>
          <w:p w:rsidR="00F42DCD" w:rsidRPr="00601E7E" w:rsidRDefault="00F42DCD">
            <w:pPr>
              <w:rPr>
                <w:rFonts w:cs="Arial"/>
                <w:sz w:val="22"/>
                <w:szCs w:val="22"/>
              </w:rPr>
            </w:pPr>
            <w:r w:rsidRPr="00601E7E">
              <w:rPr>
                <w:rFonts w:cs="Arial"/>
                <w:sz w:val="22"/>
                <w:szCs w:val="22"/>
              </w:rPr>
              <w:t xml:space="preserve">Arb.Gr. </w:t>
            </w:r>
            <w:bookmarkStart w:id="9" w:name="Text10"/>
            <w:r w:rsidR="00A12615" w:rsidRPr="00601E7E">
              <w:rPr>
                <w:rFonts w:cs="Arial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A12615" w:rsidRPr="00601E7E">
              <w:rPr>
                <w:rFonts w:cs="Arial"/>
                <w:sz w:val="22"/>
                <w:szCs w:val="22"/>
              </w:rPr>
              <w:instrText xml:space="preserve"> FORMTEXT </w:instrText>
            </w:r>
            <w:r w:rsidR="00A12615" w:rsidRPr="00601E7E">
              <w:rPr>
                <w:rFonts w:cs="Arial"/>
                <w:sz w:val="22"/>
                <w:szCs w:val="22"/>
              </w:rPr>
            </w:r>
            <w:r w:rsidR="00A12615" w:rsidRPr="00601E7E">
              <w:rPr>
                <w:rFonts w:cs="Arial"/>
                <w:sz w:val="22"/>
                <w:szCs w:val="22"/>
              </w:rPr>
              <w:fldChar w:fldCharType="separate"/>
            </w:r>
            <w:r w:rsidR="00380D0A"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="00380D0A"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="00380D0A"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="00380D0A" w:rsidRPr="00601E7E">
              <w:rPr>
                <w:rFonts w:cs="Arial"/>
                <w:noProof/>
                <w:sz w:val="22"/>
                <w:szCs w:val="22"/>
              </w:rPr>
              <w:t> </w:t>
            </w:r>
            <w:r w:rsidR="00A12615" w:rsidRPr="00601E7E">
              <w:rPr>
                <w:rFonts w:cs="Arial"/>
                <w:sz w:val="22"/>
                <w:szCs w:val="22"/>
              </w:rPr>
              <w:fldChar w:fldCharType="end"/>
            </w:r>
            <w:bookmarkEnd w:id="9"/>
          </w:p>
          <w:p w:rsidR="00F42DCD" w:rsidRPr="00601E7E" w:rsidRDefault="000342C1" w:rsidP="001869F1">
            <w:pPr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statusText w:type="text" w:val="uhfuehwfr  dfhnejfr  efrnkelw  "/>
                  <w:ddList>
                    <w:listEntry w:val="Stauffenbergallee 2"/>
                    <w:listEntry w:val="Brückenstr. 10"/>
                  </w:ddList>
                </w:ffData>
              </w:fldChar>
            </w:r>
            <w:bookmarkStart w:id="10" w:name="Dropdown2"/>
            <w:r>
              <w:rPr>
                <w:sz w:val="22"/>
                <w:szCs w:val="22"/>
              </w:rPr>
              <w:instrText xml:space="preserve"> FORMDROPDOWN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end"/>
            </w:r>
            <w:bookmarkEnd w:id="10"/>
          </w:p>
          <w:p w:rsidR="00F42DCD" w:rsidRPr="00CE7E1F" w:rsidRDefault="000342C1" w:rsidP="003C69D6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01099 Dresden"/>
                    <w:listEntry w:val="09111 Chemnitz"/>
                  </w:ddList>
                </w:ffData>
              </w:fldChar>
            </w:r>
            <w:bookmarkStart w:id="11" w:name="Dropdown3"/>
            <w:r>
              <w:rPr>
                <w:rFonts w:cs="Arial"/>
                <w:sz w:val="22"/>
                <w:szCs w:val="22"/>
              </w:rPr>
              <w:instrText xml:space="preserve"> FORMDROPDOWN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2DCD" w:rsidRPr="00CE7E1F" w:rsidRDefault="00F42DCD">
            <w:pPr>
              <w:rPr>
                <w:rFonts w:cs="Arial"/>
                <w:b/>
                <w:sz w:val="20"/>
              </w:rPr>
            </w:pPr>
          </w:p>
        </w:tc>
        <w:tc>
          <w:tcPr>
            <w:tcW w:w="509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42DCD" w:rsidRPr="00CE7E1F" w:rsidRDefault="00F42DCD">
            <w:pPr>
              <w:pStyle w:val="FR1"/>
              <w:spacing w:before="0"/>
              <w:ind w:right="497"/>
              <w:rPr>
                <w:rFonts w:cs="Arial"/>
                <w:sz w:val="20"/>
              </w:rPr>
            </w:pPr>
          </w:p>
          <w:p w:rsidR="00F42DCD" w:rsidRPr="00CE7E1F" w:rsidRDefault="00F42DCD">
            <w:pPr>
              <w:ind w:right="213"/>
              <w:jc w:val="both"/>
              <w:rPr>
                <w:rFonts w:cs="Arial"/>
                <w:b/>
                <w:sz w:val="20"/>
              </w:rPr>
            </w:pPr>
            <w:r w:rsidRPr="00CE7E1F">
              <w:rPr>
                <w:rFonts w:cs="Arial"/>
                <w:b/>
                <w:sz w:val="20"/>
              </w:rPr>
              <w:t>Vereinfachte Tätigkeitsbe</w:t>
            </w:r>
            <w:r w:rsidR="00331109">
              <w:rPr>
                <w:rFonts w:cs="Arial"/>
                <w:b/>
                <w:sz w:val="20"/>
              </w:rPr>
              <w:t>wert</w:t>
            </w:r>
            <w:r w:rsidRPr="00CE7E1F">
              <w:rPr>
                <w:rFonts w:cs="Arial"/>
                <w:b/>
                <w:sz w:val="20"/>
              </w:rPr>
              <w:t>ung</w:t>
            </w:r>
          </w:p>
          <w:p w:rsidR="00F42DCD" w:rsidRPr="00CE7E1F" w:rsidRDefault="00F42DCD">
            <w:pPr>
              <w:ind w:right="213"/>
              <w:jc w:val="both"/>
              <w:rPr>
                <w:rFonts w:cs="Arial"/>
                <w:b/>
                <w:sz w:val="20"/>
              </w:rPr>
            </w:pPr>
            <w:r w:rsidRPr="00CE7E1F">
              <w:rPr>
                <w:rFonts w:cs="Arial"/>
                <w:b/>
                <w:sz w:val="20"/>
              </w:rPr>
              <w:t xml:space="preserve">Feststellung der </w:t>
            </w:r>
            <w:r w:rsidR="006421AB" w:rsidRPr="00CE7E1F">
              <w:rPr>
                <w:rFonts w:cs="Arial"/>
                <w:b/>
                <w:sz w:val="20"/>
              </w:rPr>
              <w:t>Entgeltgruppe</w:t>
            </w:r>
            <w:r w:rsidRPr="00CE7E1F">
              <w:rPr>
                <w:rFonts w:cs="Arial"/>
                <w:b/>
                <w:sz w:val="20"/>
              </w:rPr>
              <w:t xml:space="preserve"> bei Lehrkräften, </w:t>
            </w:r>
          </w:p>
          <w:p w:rsidR="007C4172" w:rsidRDefault="007C4172" w:rsidP="007C4172">
            <w:pPr>
              <w:ind w:right="213"/>
              <w:jc w:val="both"/>
              <w:rPr>
                <w:rFonts w:cs="Arial"/>
                <w:b/>
                <w:sz w:val="20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 </w:t>
            </w:r>
            <w:r>
              <w:rPr>
                <w:rFonts w:cs="Arial"/>
                <w:b/>
                <w:sz w:val="20"/>
              </w:rPr>
              <w:t>die unter die Entgeltordnung Lehrkräfte des</w:t>
            </w:r>
          </w:p>
          <w:p w:rsidR="007C4172" w:rsidRDefault="007C4172" w:rsidP="007C4172">
            <w:pPr>
              <w:ind w:right="213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   TV EntgO-L fallen</w:t>
            </w:r>
          </w:p>
          <w:p w:rsidR="007C4172" w:rsidRDefault="007C4172" w:rsidP="007C4172">
            <w:pPr>
              <w:ind w:right="213"/>
              <w:jc w:val="both"/>
              <w:rPr>
                <w:rFonts w:cs="Arial"/>
                <w:b/>
                <w:sz w:val="20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 </w:t>
            </w:r>
            <w:r>
              <w:rPr>
                <w:rFonts w:cs="Arial"/>
                <w:b/>
                <w:sz w:val="20"/>
              </w:rPr>
              <w:t>für besondere Aufgaben an wissenschaftl.</w:t>
            </w:r>
          </w:p>
          <w:p w:rsidR="007C4172" w:rsidRPr="00CE7E1F" w:rsidRDefault="007C4172" w:rsidP="007C4172">
            <w:pPr>
              <w:ind w:right="213"/>
              <w:jc w:val="both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     Hochschulen oder Fachhochschulen</w:t>
            </w:r>
          </w:p>
          <w:p w:rsidR="00F42DCD" w:rsidRPr="00CE7E1F" w:rsidRDefault="00F42DCD">
            <w:pPr>
              <w:ind w:right="213"/>
              <w:jc w:val="both"/>
              <w:rPr>
                <w:rFonts w:cs="Arial"/>
                <w:sz w:val="20"/>
              </w:rPr>
            </w:pPr>
          </w:p>
          <w:p w:rsidR="001420E5" w:rsidRPr="00CE7E1F" w:rsidRDefault="001420E5">
            <w:pPr>
              <w:ind w:right="213"/>
              <w:jc w:val="both"/>
              <w:rPr>
                <w:rFonts w:cs="Arial"/>
                <w:sz w:val="20"/>
              </w:rPr>
            </w:pPr>
          </w:p>
        </w:tc>
      </w:tr>
      <w:tr w:rsidR="00F42DCD" w:rsidTr="00BC602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30"/>
        </w:trPr>
        <w:tc>
          <w:tcPr>
            <w:tcW w:w="4746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F42DCD" w:rsidRDefault="00F42DCD"/>
        </w:tc>
        <w:tc>
          <w:tcPr>
            <w:tcW w:w="5255" w:type="dxa"/>
            <w:gridSpan w:val="7"/>
            <w:tcBorders>
              <w:top w:val="nil"/>
              <w:left w:val="nil"/>
              <w:right w:val="single" w:sz="4" w:space="0" w:color="auto"/>
            </w:tcBorders>
          </w:tcPr>
          <w:p w:rsidR="00F42DCD" w:rsidRDefault="00F42DCD"/>
        </w:tc>
      </w:tr>
      <w:tr w:rsidR="00F42DCD" w:rsidTr="00BC602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220"/>
        </w:trPr>
        <w:tc>
          <w:tcPr>
            <w:tcW w:w="38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CD" w:rsidRPr="00CE7E1F" w:rsidRDefault="00F42DCD">
            <w:pPr>
              <w:spacing w:before="40"/>
              <w:ind w:right="-70"/>
              <w:jc w:val="both"/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Geschäftszeichen des L</w:t>
            </w:r>
            <w:r w:rsidR="00CE7E1F" w:rsidRPr="00CE7E1F">
              <w:rPr>
                <w:rFonts w:cs="Arial"/>
                <w:sz w:val="16"/>
                <w:szCs w:val="16"/>
              </w:rPr>
              <w:t>S</w:t>
            </w:r>
            <w:r w:rsidRPr="00CE7E1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2DCD" w:rsidRPr="00CE7E1F" w:rsidRDefault="00F42DCD">
            <w:pPr>
              <w:spacing w:before="40"/>
              <w:jc w:val="both"/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Name, Vorname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2DCD" w:rsidRDefault="00F42DCD">
            <w:pPr>
              <w:spacing w:before="40"/>
              <w:jc w:val="both"/>
              <w:rPr>
                <w:sz w:val="18"/>
              </w:rPr>
            </w:pPr>
          </w:p>
        </w:tc>
      </w:tr>
      <w:tr w:rsidR="00F42DCD" w:rsidTr="00BC602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220"/>
        </w:trPr>
        <w:tc>
          <w:tcPr>
            <w:tcW w:w="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42DCD" w:rsidRPr="00CE7E1F" w:rsidRDefault="00F42DCD">
            <w:pPr>
              <w:spacing w:before="40"/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Sachbearb.-Nr.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F42DCD" w:rsidRPr="00CE7E1F" w:rsidRDefault="00F42DCD">
            <w:pPr>
              <w:spacing w:before="40"/>
              <w:ind w:right="-70"/>
              <w:jc w:val="both"/>
              <w:rPr>
                <w:rFonts w:cs="Arial"/>
                <w:sz w:val="16"/>
                <w:szCs w:val="16"/>
              </w:rPr>
            </w:pPr>
            <w:r w:rsidRPr="00CE7E1F">
              <w:rPr>
                <w:rFonts w:cs="Arial"/>
                <w:sz w:val="16"/>
                <w:szCs w:val="16"/>
              </w:rPr>
              <w:t>Personalnummer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42DCD" w:rsidRPr="00CE7E1F" w:rsidRDefault="00F42DCD">
            <w:pPr>
              <w:spacing w:before="4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42DCD" w:rsidRDefault="00F42DCD">
            <w:pPr>
              <w:spacing w:before="40"/>
              <w:jc w:val="both"/>
              <w:rPr>
                <w:sz w:val="18"/>
              </w:rPr>
            </w:pPr>
          </w:p>
        </w:tc>
      </w:tr>
      <w:tr w:rsidR="00F42DCD" w:rsidTr="00BC602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hRule="exact" w:val="400"/>
        </w:trPr>
        <w:tc>
          <w:tcPr>
            <w:tcW w:w="134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42DCD" w:rsidRDefault="00F42DCD">
            <w:pPr>
              <w:spacing w:before="40"/>
              <w:jc w:val="both"/>
              <w:rPr>
                <w:sz w:val="17"/>
              </w:rPr>
            </w:pPr>
            <w:r>
              <w:rPr>
                <w:sz w:val="17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12" w:name="Text13"/>
            <w:r>
              <w:rPr>
                <w:sz w:val="17"/>
              </w:rPr>
              <w:instrText xml:space="preserve"> FORMTEXT </w:instrText>
            </w:r>
            <w:r>
              <w:rPr>
                <w:sz w:val="17"/>
              </w:rPr>
            </w:r>
            <w:r>
              <w:rPr>
                <w:sz w:val="17"/>
              </w:rPr>
              <w:fldChar w:fldCharType="separate"/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>
              <w:rPr>
                <w:sz w:val="17"/>
              </w:rPr>
              <w:fldChar w:fldCharType="end"/>
            </w:r>
            <w:bookmarkEnd w:id="12"/>
          </w:p>
        </w:tc>
        <w:tc>
          <w:tcPr>
            <w:tcW w:w="255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2DCD" w:rsidRDefault="00F42DCD">
            <w:pPr>
              <w:spacing w:before="40"/>
              <w:jc w:val="both"/>
              <w:rPr>
                <w:sz w:val="17"/>
              </w:rPr>
            </w:pPr>
            <w:r>
              <w:rPr>
                <w:sz w:val="17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13" w:name="Text14"/>
            <w:r>
              <w:rPr>
                <w:sz w:val="17"/>
              </w:rPr>
              <w:instrText xml:space="preserve"> FORMTEXT </w:instrText>
            </w:r>
            <w:r>
              <w:rPr>
                <w:sz w:val="17"/>
              </w:rPr>
            </w:r>
            <w:r>
              <w:rPr>
                <w:sz w:val="17"/>
              </w:rPr>
              <w:fldChar w:fldCharType="separate"/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 w:rsidR="00380D0A">
              <w:rPr>
                <w:noProof/>
                <w:sz w:val="17"/>
              </w:rPr>
              <w:t> </w:t>
            </w:r>
            <w:r>
              <w:rPr>
                <w:sz w:val="17"/>
              </w:rPr>
              <w:fldChar w:fldCharType="end"/>
            </w:r>
            <w:bookmarkEnd w:id="13"/>
          </w:p>
        </w:tc>
        <w:tc>
          <w:tcPr>
            <w:tcW w:w="610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42DCD" w:rsidRDefault="00F42DCD">
            <w:pPr>
              <w:spacing w:before="40"/>
              <w:jc w:val="both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60"/>
                  </w:textInput>
                </w:ffData>
              </w:fldChar>
            </w:r>
            <w:bookmarkStart w:id="14" w:name="Text15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 w:rsidR="00380D0A">
              <w:rPr>
                <w:noProof/>
                <w:sz w:val="18"/>
              </w:rPr>
              <w:t> </w:t>
            </w:r>
            <w:r w:rsidR="00380D0A">
              <w:rPr>
                <w:noProof/>
                <w:sz w:val="18"/>
              </w:rPr>
              <w:t> </w:t>
            </w:r>
            <w:r w:rsidR="00380D0A">
              <w:rPr>
                <w:noProof/>
                <w:sz w:val="18"/>
              </w:rPr>
              <w:t> </w:t>
            </w:r>
            <w:r w:rsidR="00380D0A">
              <w:rPr>
                <w:noProof/>
                <w:sz w:val="18"/>
              </w:rPr>
              <w:t> </w:t>
            </w:r>
            <w:r w:rsidR="00380D0A"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</w:tr>
      <w:tr w:rsidR="00F42DCD" w:rsidRPr="00CE7E1F" w:rsidTr="00543DC1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543DC1" w:rsidRDefault="00543DC1">
            <w:pPr>
              <w:rPr>
                <w:b/>
                <w:sz w:val="18"/>
                <w:szCs w:val="18"/>
              </w:rPr>
            </w:pPr>
            <w:r w:rsidRPr="00543DC1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95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CE7E1F" w:rsidRDefault="00F42DCD">
            <w:pPr>
              <w:rPr>
                <w:rFonts w:cs="Arial"/>
                <w:b/>
                <w:sz w:val="18"/>
                <w:szCs w:val="18"/>
              </w:rPr>
            </w:pPr>
            <w:r w:rsidRPr="00CE7E1F">
              <w:rPr>
                <w:rFonts w:cs="Arial"/>
                <w:b/>
                <w:sz w:val="18"/>
                <w:szCs w:val="18"/>
              </w:rPr>
              <w:t>Berufsausbildung/Studium, Berufsabschlüsse</w:t>
            </w:r>
          </w:p>
        </w:tc>
      </w:tr>
      <w:tr w:rsidR="00F42DCD" w:rsidRPr="00CE7E1F" w:rsidTr="00543DC1">
        <w:tblPrEx>
          <w:tblBorders>
            <w:bottom w:val="none" w:sz="0" w:space="0" w:color="auto"/>
          </w:tblBorders>
        </w:tblPrEx>
        <w:trPr>
          <w:cantSplit/>
          <w:trHeight w:hRule="exact" w:val="90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b/>
                <w:sz w:val="20"/>
              </w:rPr>
            </w:pPr>
          </w:p>
        </w:tc>
        <w:tc>
          <w:tcPr>
            <w:tcW w:w="9505" w:type="dxa"/>
            <w:gridSpan w:val="15"/>
            <w:tcBorders>
              <w:left w:val="nil"/>
              <w:right w:val="single" w:sz="4" w:space="0" w:color="auto"/>
            </w:tcBorders>
          </w:tcPr>
          <w:p w:rsidR="00F42DCD" w:rsidRPr="00CE7E1F" w:rsidRDefault="00F42DCD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Abgeschlossene Ausbildung:</w:t>
            </w:r>
          </w:p>
        </w:tc>
        <w:tc>
          <w:tcPr>
            <w:tcW w:w="5820" w:type="dxa"/>
            <w:gridSpan w:val="8"/>
            <w:tcBorders>
              <w:right w:val="single" w:sz="4" w:space="0" w:color="auto"/>
            </w:tcBorders>
          </w:tcPr>
          <w:p w:rsidR="00F42DCD" w:rsidRPr="00CE7E1F" w:rsidRDefault="003C69D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</w:p>
        </w:tc>
        <w:bookmarkStart w:id="16" w:name="Text17"/>
        <w:tc>
          <w:tcPr>
            <w:tcW w:w="5820" w:type="dxa"/>
            <w:gridSpan w:val="8"/>
            <w:tcBorders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6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erworbener Abschluss :</w:t>
            </w:r>
          </w:p>
        </w:tc>
        <w:bookmarkStart w:id="17" w:name="Text19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7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</w:p>
        </w:tc>
        <w:bookmarkStart w:id="18" w:name="Text20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Lehrbefähigung für Unterrichtsfächer </w:t>
            </w:r>
          </w:p>
        </w:tc>
        <w:bookmarkStart w:id="19" w:name="Text23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 w:rsidP="001A77E8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(</w:t>
            </w:r>
            <w:r w:rsidR="001A77E8">
              <w:rPr>
                <w:rFonts w:cs="Arial"/>
                <w:sz w:val="18"/>
                <w:szCs w:val="18"/>
              </w:rPr>
              <w:t>ggf.</w:t>
            </w:r>
            <w:r w:rsidRPr="00CE7E1F">
              <w:rPr>
                <w:rFonts w:cs="Arial"/>
                <w:sz w:val="18"/>
                <w:szCs w:val="18"/>
              </w:rPr>
              <w:t xml:space="preserve"> Angabe der Klassenstufe</w:t>
            </w:r>
            <w:r w:rsidR="001A77E8">
              <w:rPr>
                <w:rFonts w:cs="Arial"/>
                <w:sz w:val="18"/>
                <w:szCs w:val="18"/>
              </w:rPr>
              <w:t>n</w:t>
            </w:r>
            <w:r w:rsidRPr="00CE7E1F">
              <w:rPr>
                <w:rFonts w:cs="Arial"/>
                <w:sz w:val="18"/>
                <w:szCs w:val="18"/>
              </w:rPr>
              <w:t>):</w:t>
            </w:r>
          </w:p>
        </w:tc>
        <w:bookmarkStart w:id="20" w:name="Text24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0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</w:p>
        </w:tc>
        <w:bookmarkStart w:id="21" w:name="Text25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ggf. mit Zusatzstudium/Zusatzausbildung:</w:t>
            </w:r>
          </w:p>
        </w:tc>
        <w:bookmarkStart w:id="22" w:name="Text27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</w:p>
        </w:tc>
        <w:bookmarkStart w:id="23" w:name="Text28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3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Auszuübende Tätigkeit:</w:t>
            </w:r>
          </w:p>
        </w:tc>
        <w:bookmarkStart w:id="24" w:name="Text31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A1261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>
            <w:pPr>
              <w:rPr>
                <w:rFonts w:cs="Arial"/>
                <w:b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ab:</w:t>
            </w:r>
          </w:p>
        </w:tc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CE7E1F" w:rsidRDefault="00B4474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5" w:name="Text32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F42DCD" w:rsidRPr="00CE7E1F" w:rsidTr="00BC602F">
        <w:tblPrEx>
          <w:tblBorders>
            <w:bottom w:val="none" w:sz="0" w:space="0" w:color="auto"/>
          </w:tblBorders>
        </w:tblPrEx>
        <w:trPr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Pr="00CE7E1F" w:rsidRDefault="00F42DCD" w:rsidP="0008755A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Verwendung an der Schulart:</w:t>
            </w:r>
          </w:p>
        </w:tc>
        <w:bookmarkStart w:id="26" w:name="Text33"/>
        <w:tc>
          <w:tcPr>
            <w:tcW w:w="5820" w:type="dxa"/>
            <w:gridSpan w:val="8"/>
            <w:tcBorders>
              <w:right w:val="single" w:sz="4" w:space="0" w:color="auto"/>
            </w:tcBorders>
          </w:tcPr>
          <w:p w:rsidR="00F42DCD" w:rsidRPr="00CE7E1F" w:rsidRDefault="0033110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6"/>
          </w:p>
        </w:tc>
      </w:tr>
      <w:tr w:rsidR="00FB09EC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09EC" w:rsidRDefault="00FB09EC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B09EC" w:rsidRDefault="00FB09EC">
            <w:pPr>
              <w:rPr>
                <w:sz w:val="20"/>
              </w:rPr>
            </w:pPr>
          </w:p>
        </w:tc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B09EC" w:rsidRPr="00A12615" w:rsidRDefault="00FB09EC">
            <w:pPr>
              <w:rPr>
                <w:sz w:val="18"/>
                <w:szCs w:val="18"/>
              </w:rPr>
            </w:pPr>
          </w:p>
        </w:tc>
      </w:tr>
      <w:tr w:rsidR="00FB09EC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09EC" w:rsidRDefault="00FB09EC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B09EC" w:rsidRPr="00FB09EC" w:rsidRDefault="00FB09EC">
            <w:pPr>
              <w:rPr>
                <w:sz w:val="18"/>
                <w:szCs w:val="18"/>
              </w:rPr>
            </w:pPr>
            <w:r w:rsidRPr="00FB09EC">
              <w:rPr>
                <w:sz w:val="18"/>
                <w:szCs w:val="18"/>
              </w:rPr>
              <w:t>Bemerkung</w:t>
            </w:r>
          </w:p>
        </w:tc>
        <w:bookmarkStart w:id="27" w:name="Text34"/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B09EC" w:rsidRPr="00A12615" w:rsidRDefault="00FB09EC">
            <w:pPr>
              <w:rPr>
                <w:sz w:val="18"/>
                <w:szCs w:val="18"/>
              </w:rPr>
            </w:pPr>
            <w:r w:rsidRPr="00A12615">
              <w:rPr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A12615">
              <w:rPr>
                <w:sz w:val="18"/>
                <w:szCs w:val="18"/>
              </w:rPr>
              <w:instrText xml:space="preserve"> FORMTEXT </w:instrText>
            </w:r>
            <w:r w:rsidRPr="00A12615">
              <w:rPr>
                <w:sz w:val="18"/>
                <w:szCs w:val="18"/>
              </w:rPr>
            </w:r>
            <w:r w:rsidRPr="00A12615">
              <w:rPr>
                <w:sz w:val="18"/>
                <w:szCs w:val="18"/>
              </w:rPr>
              <w:fldChar w:fldCharType="separate"/>
            </w:r>
            <w:r w:rsidR="00380D0A">
              <w:rPr>
                <w:noProof/>
                <w:sz w:val="18"/>
                <w:szCs w:val="18"/>
              </w:rPr>
              <w:t> </w:t>
            </w:r>
            <w:r w:rsidR="00380D0A">
              <w:rPr>
                <w:noProof/>
                <w:sz w:val="18"/>
                <w:szCs w:val="18"/>
              </w:rPr>
              <w:t> </w:t>
            </w:r>
            <w:r w:rsidR="00380D0A">
              <w:rPr>
                <w:noProof/>
                <w:sz w:val="18"/>
                <w:szCs w:val="18"/>
              </w:rPr>
              <w:t> </w:t>
            </w:r>
            <w:r w:rsidR="00380D0A">
              <w:rPr>
                <w:noProof/>
                <w:sz w:val="18"/>
                <w:szCs w:val="18"/>
              </w:rPr>
              <w:t> </w:t>
            </w:r>
            <w:r w:rsidR="00380D0A">
              <w:rPr>
                <w:noProof/>
                <w:sz w:val="18"/>
                <w:szCs w:val="18"/>
              </w:rPr>
              <w:t> </w:t>
            </w:r>
            <w:r w:rsidRPr="00A12615">
              <w:rPr>
                <w:sz w:val="18"/>
                <w:szCs w:val="18"/>
              </w:rPr>
              <w:fldChar w:fldCharType="end"/>
            </w:r>
            <w:bookmarkEnd w:id="27"/>
          </w:p>
        </w:tc>
      </w:tr>
      <w:tr w:rsidR="00F42DCD" w:rsidTr="00BC602F">
        <w:tblPrEx>
          <w:tblBorders>
            <w:bottom w:val="none" w:sz="0" w:space="0" w:color="auto"/>
          </w:tblBorders>
        </w:tblPrEx>
        <w:trPr>
          <w:cantSplit/>
          <w:trHeight w:hRule="exact" w:val="280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3685" w:type="dxa"/>
            <w:gridSpan w:val="7"/>
            <w:tcBorders>
              <w:left w:val="nil"/>
            </w:tcBorders>
          </w:tcPr>
          <w:p w:rsidR="00F42DCD" w:rsidRDefault="00F42DCD">
            <w:pPr>
              <w:rPr>
                <w:sz w:val="20"/>
              </w:rPr>
            </w:pPr>
          </w:p>
        </w:tc>
        <w:tc>
          <w:tcPr>
            <w:tcW w:w="5820" w:type="dxa"/>
            <w:gridSpan w:val="8"/>
            <w:tcBorders>
              <w:left w:val="nil"/>
              <w:right w:val="single" w:sz="4" w:space="0" w:color="auto"/>
            </w:tcBorders>
          </w:tcPr>
          <w:p w:rsidR="00F42DCD" w:rsidRPr="00A12615" w:rsidRDefault="00F42DCD">
            <w:pPr>
              <w:rPr>
                <w:sz w:val="18"/>
                <w:szCs w:val="18"/>
              </w:rPr>
            </w:pPr>
          </w:p>
        </w:tc>
      </w:tr>
      <w:tr w:rsidR="00F42DCD" w:rsidRPr="00CE7E1F" w:rsidTr="00380D0A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320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543DC1" w:rsidRDefault="00543DC1">
            <w:pPr>
              <w:rPr>
                <w:rFonts w:cs="Arial"/>
                <w:b/>
                <w:sz w:val="18"/>
                <w:szCs w:val="18"/>
              </w:rPr>
            </w:pPr>
            <w:r w:rsidRPr="00543DC1">
              <w:rPr>
                <w:rFonts w:cs="Arial"/>
                <w:b/>
                <w:sz w:val="18"/>
                <w:szCs w:val="18"/>
              </w:rPr>
              <w:t>2.</w:t>
            </w:r>
          </w:p>
        </w:tc>
        <w:tc>
          <w:tcPr>
            <w:tcW w:w="94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D067F4" w:rsidRDefault="00F42DCD">
            <w:pPr>
              <w:rPr>
                <w:rFonts w:cs="Arial"/>
                <w:b/>
                <w:sz w:val="18"/>
                <w:szCs w:val="18"/>
              </w:rPr>
            </w:pPr>
            <w:r w:rsidRPr="00D067F4">
              <w:rPr>
                <w:rFonts w:cs="Arial"/>
                <w:b/>
                <w:sz w:val="18"/>
                <w:szCs w:val="18"/>
              </w:rPr>
              <w:t>Ergebnis</w:t>
            </w:r>
          </w:p>
        </w:tc>
      </w:tr>
      <w:tr w:rsidR="00F42DCD" w:rsidRPr="00CE7E1F" w:rsidTr="00D53F3C">
        <w:tblPrEx>
          <w:tblBorders>
            <w:bottom w:val="none" w:sz="0" w:space="0" w:color="auto"/>
          </w:tblBorders>
        </w:tblPrEx>
        <w:trPr>
          <w:gridAfter w:val="1"/>
          <w:wAfter w:w="11" w:type="dxa"/>
          <w:trHeight w:val="320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Pr="00CE7E1F" w:rsidRDefault="00F42DCD" w:rsidP="00380D0A">
            <w:pPr>
              <w:spacing w:before="40"/>
              <w:rPr>
                <w:rFonts w:cs="Arial"/>
                <w:sz w:val="18"/>
                <w:szCs w:val="18"/>
              </w:rPr>
            </w:pPr>
          </w:p>
        </w:tc>
        <w:tc>
          <w:tcPr>
            <w:tcW w:w="949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DCD" w:rsidRDefault="00F42DCD" w:rsidP="001D697C">
            <w:pPr>
              <w:spacing w:before="40" w:line="360" w:lineRule="auto"/>
              <w:jc w:val="both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Die </w:t>
            </w:r>
            <w:r w:rsidR="001A77E8">
              <w:rPr>
                <w:rFonts w:cs="Arial"/>
                <w:sz w:val="18"/>
                <w:szCs w:val="18"/>
              </w:rPr>
              <w:t>Eingruppierung des/der Beschäftigten richtet sich</w:t>
            </w:r>
            <w:r w:rsidRPr="00CE7E1F">
              <w:rPr>
                <w:rFonts w:cs="Arial"/>
                <w:sz w:val="18"/>
                <w:szCs w:val="18"/>
              </w:rPr>
              <w:t xml:space="preserve"> </w:t>
            </w:r>
            <w:r w:rsidR="00643242" w:rsidRPr="00CE7E1F">
              <w:rPr>
                <w:rFonts w:cs="Arial"/>
                <w:sz w:val="18"/>
                <w:szCs w:val="18"/>
              </w:rPr>
              <w:t xml:space="preserve">nach </w:t>
            </w:r>
            <w:r w:rsidR="00643242">
              <w:rPr>
                <w:rFonts w:cs="Arial"/>
                <w:sz w:val="18"/>
                <w:szCs w:val="18"/>
              </w:rPr>
              <w:t xml:space="preserve">folgendem Abschnitt </w:t>
            </w:r>
            <w:r w:rsidR="00643242" w:rsidRPr="00DC7633">
              <w:rPr>
                <w:rFonts w:cs="Arial"/>
                <w:sz w:val="18"/>
                <w:szCs w:val="18"/>
              </w:rPr>
              <w:t>der Anlage zum TV EntgO-L (Entgeltordnung Lehrkräfte)</w:t>
            </w:r>
            <w:r w:rsidR="00643242">
              <w:rPr>
                <w:rFonts w:cs="Arial"/>
                <w:sz w:val="18"/>
                <w:szCs w:val="18"/>
              </w:rPr>
              <w:t>:</w:t>
            </w:r>
          </w:p>
          <w:p w:rsidR="00BC602F" w:rsidRPr="00D53F3C" w:rsidRDefault="00BC602F" w:rsidP="00380D0A">
            <w:pPr>
              <w:spacing w:before="40"/>
              <w:rPr>
                <w:rFonts w:cs="Arial"/>
                <w:sz w:val="12"/>
                <w:szCs w:val="12"/>
              </w:rPr>
            </w:pPr>
          </w:p>
          <w:p w:rsidR="00BC602F" w:rsidRDefault="00BC602F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</w:tabs>
              <w:spacing w:before="40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1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Absatz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D067F4" w:rsidRPr="00D53F3C" w:rsidRDefault="00D067F4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</w:tabs>
              <w:spacing w:before="40"/>
              <w:rPr>
                <w:rFonts w:cs="Arial"/>
                <w:sz w:val="10"/>
                <w:szCs w:val="10"/>
              </w:rPr>
            </w:pPr>
          </w:p>
          <w:p w:rsidR="00BC602F" w:rsidRDefault="00BC602F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</w:tabs>
              <w:spacing w:before="4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2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Ziffer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Absatz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D067F4" w:rsidRPr="00D53F3C" w:rsidRDefault="00D067F4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</w:tabs>
              <w:spacing w:before="40"/>
              <w:ind w:left="425" w:hanging="425"/>
              <w:rPr>
                <w:rFonts w:cs="Arial"/>
                <w:sz w:val="10"/>
                <w:szCs w:val="10"/>
              </w:rPr>
            </w:pPr>
          </w:p>
          <w:p w:rsidR="00BC602F" w:rsidRDefault="00BC602F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  <w:tab w:val="left" w:pos="5350"/>
                <w:tab w:val="left" w:pos="5963"/>
                <w:tab w:val="left" w:pos="6593"/>
                <w:tab w:val="left" w:pos="7334"/>
                <w:tab w:val="left" w:pos="8719"/>
              </w:tabs>
              <w:spacing w:before="4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3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Unterabschnitt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Ziffer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Entgeltgruppe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Fallgruppe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D067F4" w:rsidRPr="00D53F3C" w:rsidRDefault="00D067F4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  <w:tab w:val="left" w:pos="5350"/>
                <w:tab w:val="left" w:pos="5963"/>
                <w:tab w:val="left" w:pos="6593"/>
                <w:tab w:val="left" w:pos="7334"/>
                <w:tab w:val="left" w:pos="8719"/>
              </w:tabs>
              <w:spacing w:before="40"/>
              <w:ind w:left="425" w:hanging="425"/>
              <w:rPr>
                <w:rFonts w:cs="Arial"/>
                <w:sz w:val="10"/>
                <w:szCs w:val="10"/>
              </w:rPr>
            </w:pPr>
          </w:p>
          <w:p w:rsidR="00BC602F" w:rsidRDefault="00BC602F" w:rsidP="00380D0A">
            <w:pPr>
              <w:tabs>
                <w:tab w:val="left" w:pos="1381"/>
                <w:tab w:val="left" w:pos="2657"/>
                <w:tab w:val="left" w:pos="3365"/>
                <w:tab w:val="left" w:pos="3932"/>
                <w:tab w:val="left" w:pos="4608"/>
                <w:tab w:val="left" w:pos="5350"/>
                <w:tab w:val="left" w:pos="5963"/>
                <w:tab w:val="left" w:pos="6593"/>
                <w:tab w:val="left" w:pos="7334"/>
                <w:tab w:val="left" w:pos="8327"/>
              </w:tabs>
              <w:spacing w:before="4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4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Unterabschnitt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Entgeltgruppe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Fallgruppe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D067F4" w:rsidRPr="00D53F3C" w:rsidRDefault="00D067F4" w:rsidP="00380D0A">
            <w:pPr>
              <w:tabs>
                <w:tab w:val="left" w:pos="1381"/>
                <w:tab w:val="left" w:pos="2657"/>
                <w:tab w:val="left" w:pos="3365"/>
                <w:tab w:val="left" w:pos="3932"/>
                <w:tab w:val="left" w:pos="4608"/>
                <w:tab w:val="left" w:pos="5350"/>
                <w:tab w:val="left" w:pos="5963"/>
                <w:tab w:val="left" w:pos="6593"/>
                <w:tab w:val="left" w:pos="7334"/>
                <w:tab w:val="left" w:pos="8327"/>
              </w:tabs>
              <w:spacing w:before="40"/>
              <w:ind w:left="425" w:hanging="425"/>
              <w:rPr>
                <w:rFonts w:cs="Arial"/>
                <w:sz w:val="10"/>
                <w:szCs w:val="10"/>
              </w:rPr>
            </w:pPr>
          </w:p>
          <w:p w:rsidR="00BC602F" w:rsidRDefault="00BC602F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  <w:tab w:val="left" w:pos="6626"/>
              </w:tabs>
              <w:spacing w:before="40" w:after="60"/>
              <w:ind w:left="425" w:hanging="425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5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Ziffer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Absatz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D067F4" w:rsidRPr="00D53F3C" w:rsidRDefault="00D067F4" w:rsidP="00380D0A">
            <w:pPr>
              <w:tabs>
                <w:tab w:val="left" w:pos="1381"/>
                <w:tab w:val="left" w:pos="2657"/>
                <w:tab w:val="left" w:pos="3365"/>
                <w:tab w:val="left" w:pos="4608"/>
                <w:tab w:val="left" w:pos="6626"/>
              </w:tabs>
              <w:spacing w:before="40"/>
              <w:ind w:left="425" w:hanging="425"/>
              <w:rPr>
                <w:rFonts w:cs="Arial"/>
                <w:sz w:val="10"/>
                <w:szCs w:val="10"/>
              </w:rPr>
            </w:pPr>
          </w:p>
          <w:p w:rsidR="00BC602F" w:rsidRDefault="00BC602F" w:rsidP="00380D0A">
            <w:pPr>
              <w:tabs>
                <w:tab w:val="left" w:pos="3333"/>
                <w:tab w:val="left" w:pos="4608"/>
                <w:tab w:val="left" w:pos="5317"/>
                <w:tab w:val="left" w:pos="6593"/>
                <w:tab w:val="left" w:pos="6626"/>
                <w:tab w:val="left" w:pos="7302"/>
                <w:tab w:val="left" w:pos="8719"/>
              </w:tabs>
              <w:spacing w:before="40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7633">
              <w:rPr>
                <w:rFonts w:cs="Arial"/>
                <w:sz w:val="18"/>
                <w:szCs w:val="18"/>
              </w:rPr>
              <w:t>Abschnitt</w:t>
            </w:r>
            <w:r>
              <w:rPr>
                <w:rFonts w:cs="Arial"/>
                <w:sz w:val="18"/>
                <w:szCs w:val="18"/>
              </w:rPr>
              <w:t xml:space="preserve"> 6 i. V. m. Anhang 2</w:t>
            </w:r>
            <w:r>
              <w:tab/>
            </w:r>
            <w:r>
              <w:rPr>
                <w:rFonts w:cs="Arial"/>
                <w:sz w:val="18"/>
                <w:szCs w:val="18"/>
              </w:rPr>
              <w:t>A</w:t>
            </w:r>
            <w:r w:rsidRPr="00DC7633">
              <w:rPr>
                <w:rFonts w:cs="Arial"/>
                <w:sz w:val="18"/>
                <w:szCs w:val="18"/>
              </w:rPr>
              <w:t>bschnitt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t>Unterabschnitt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Entgeltgruppe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 w:rsidR="00380D0A">
              <w:rPr>
                <w:rFonts w:cs="Arial"/>
                <w:sz w:val="18"/>
                <w:szCs w:val="18"/>
              </w:rPr>
              <w:t>Buchstabe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Fallgruppe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</w:p>
          <w:p w:rsidR="00D53F3C" w:rsidRPr="00D53F3C" w:rsidRDefault="00D53F3C" w:rsidP="00380D0A">
            <w:pPr>
              <w:tabs>
                <w:tab w:val="left" w:pos="3333"/>
                <w:tab w:val="left" w:pos="4608"/>
                <w:tab w:val="left" w:pos="5317"/>
                <w:tab w:val="left" w:pos="6593"/>
                <w:tab w:val="left" w:pos="6626"/>
                <w:tab w:val="left" w:pos="7302"/>
                <w:tab w:val="left" w:pos="8719"/>
              </w:tabs>
              <w:spacing w:before="40"/>
              <w:rPr>
                <w:rFonts w:cs="Arial"/>
                <w:sz w:val="10"/>
                <w:szCs w:val="10"/>
              </w:rPr>
            </w:pPr>
          </w:p>
          <w:p w:rsidR="00E75F12" w:rsidRDefault="00D53F3C" w:rsidP="00380D0A">
            <w:pPr>
              <w:spacing w:before="40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Begründung: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8" w:name="Text46"/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28"/>
          </w:p>
          <w:p w:rsidR="00D53F3C" w:rsidRPr="00D53F3C" w:rsidRDefault="00D53F3C" w:rsidP="00380D0A">
            <w:pPr>
              <w:spacing w:before="40"/>
              <w:rPr>
                <w:rFonts w:cs="Arial"/>
                <w:sz w:val="28"/>
                <w:szCs w:val="28"/>
              </w:rPr>
            </w:pPr>
          </w:p>
        </w:tc>
      </w:tr>
      <w:tr w:rsidR="0008755A" w:rsidRPr="00CE7E1F" w:rsidTr="00D53F3C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11" w:type="dxa"/>
          <w:cantSplit/>
          <w:trHeight w:val="320"/>
        </w:trPr>
        <w:tc>
          <w:tcPr>
            <w:tcW w:w="4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55A" w:rsidRPr="00CE7E1F" w:rsidRDefault="0008755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</w:tcBorders>
          </w:tcPr>
          <w:p w:rsidR="0008755A" w:rsidRPr="00CE7E1F" w:rsidRDefault="0008755A" w:rsidP="00D53F3C">
            <w:pPr>
              <w:spacing w:before="12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center"/>
          </w:tcPr>
          <w:p w:rsidR="0008755A" w:rsidRPr="00CE7E1F" w:rsidRDefault="0008755A" w:rsidP="00A42E34">
            <w:pPr>
              <w:spacing w:before="240"/>
              <w:ind w:right="-71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Der/Die Beschäftigte ist </w:t>
            </w:r>
            <w:r w:rsidR="0049366C">
              <w:rPr>
                <w:rFonts w:cs="Arial"/>
                <w:sz w:val="18"/>
                <w:szCs w:val="18"/>
              </w:rPr>
              <w:t>ab</w:t>
            </w:r>
          </w:p>
        </w:tc>
        <w:tc>
          <w:tcPr>
            <w:tcW w:w="6944" w:type="dxa"/>
            <w:gridSpan w:val="10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8755A" w:rsidRPr="00CE7E1F" w:rsidRDefault="00B4474C" w:rsidP="00B4474C">
            <w:pPr>
              <w:spacing w:before="2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9" w:name="Text52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29"/>
            <w:r w:rsidR="0049366C">
              <w:rPr>
                <w:rFonts w:cs="Arial"/>
                <w:sz w:val="18"/>
                <w:szCs w:val="18"/>
              </w:rPr>
              <w:t xml:space="preserve"> </w:t>
            </w:r>
            <w:r w:rsidR="00091123">
              <w:rPr>
                <w:rFonts w:cs="Arial"/>
                <w:sz w:val="18"/>
                <w:szCs w:val="18"/>
              </w:rPr>
              <w:tab/>
            </w:r>
            <w:r w:rsidR="0049366C" w:rsidRPr="00CE7E1F">
              <w:rPr>
                <w:rFonts w:cs="Arial"/>
                <w:sz w:val="18"/>
                <w:szCs w:val="18"/>
              </w:rPr>
              <w:t xml:space="preserve">in die </w:t>
            </w:r>
            <w:r w:rsidR="0049366C">
              <w:rPr>
                <w:rFonts w:cs="Arial"/>
                <w:sz w:val="18"/>
                <w:szCs w:val="18"/>
              </w:rPr>
              <w:t xml:space="preserve">Entgeltgruppe </w:t>
            </w:r>
            <w:r w:rsidR="0049366C"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30" w:name="Text53"/>
            <w:r w:rsidR="0049366C"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49366C" w:rsidRPr="00CE7E1F">
              <w:rPr>
                <w:rFonts w:cs="Arial"/>
                <w:sz w:val="18"/>
                <w:szCs w:val="18"/>
              </w:rPr>
            </w:r>
            <w:r w:rsidR="0049366C"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49366C" w:rsidRPr="00CE7E1F">
              <w:rPr>
                <w:rFonts w:cs="Arial"/>
                <w:sz w:val="18"/>
                <w:szCs w:val="18"/>
              </w:rPr>
              <w:fldChar w:fldCharType="end"/>
            </w:r>
            <w:bookmarkEnd w:id="30"/>
            <w:r w:rsidR="0049366C">
              <w:rPr>
                <w:rFonts w:cs="Arial"/>
                <w:sz w:val="18"/>
                <w:szCs w:val="18"/>
              </w:rPr>
              <w:t xml:space="preserve"> </w:t>
            </w:r>
            <w:r w:rsidR="0049366C" w:rsidRPr="00CE7E1F">
              <w:rPr>
                <w:rFonts w:cs="Arial"/>
                <w:sz w:val="18"/>
                <w:szCs w:val="18"/>
              </w:rPr>
              <w:t xml:space="preserve">eingruppiert </w:t>
            </w:r>
            <w:r w:rsidR="0049366C" w:rsidRPr="00CE7E1F">
              <w:rPr>
                <w:rFonts w:cs="Arial"/>
                <w:sz w:val="18"/>
                <w:szCs w:val="18"/>
                <w:vertAlign w:val="superscript"/>
              </w:rPr>
              <w:t>1)</w:t>
            </w:r>
            <w:r w:rsidR="0049366C" w:rsidRPr="00CE7E1F">
              <w:rPr>
                <w:rFonts w:cs="Arial"/>
                <w:sz w:val="18"/>
                <w:szCs w:val="18"/>
              </w:rPr>
              <w:t>.</w:t>
            </w:r>
          </w:p>
        </w:tc>
      </w:tr>
      <w:tr w:rsidR="0008755A" w:rsidRPr="00CE7E1F" w:rsidTr="001B2592">
        <w:tblPrEx>
          <w:tblBorders>
            <w:bottom w:val="none" w:sz="0" w:space="0" w:color="auto"/>
          </w:tblBorders>
          <w:tblCellMar>
            <w:left w:w="71" w:type="dxa"/>
            <w:right w:w="71" w:type="dxa"/>
          </w:tblCellMar>
        </w:tblPrEx>
        <w:trPr>
          <w:gridAfter w:val="1"/>
          <w:wAfter w:w="11" w:type="dxa"/>
          <w:cantSplit/>
          <w:trHeight w:val="2118"/>
        </w:trPr>
        <w:tc>
          <w:tcPr>
            <w:tcW w:w="4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755A" w:rsidRPr="00CE7E1F" w:rsidRDefault="0008755A" w:rsidP="006607F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vAlign w:val="center"/>
          </w:tcPr>
          <w:p w:rsidR="0008755A" w:rsidRPr="00CE7E1F" w:rsidRDefault="0008755A" w:rsidP="006607F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212" w:type="dxa"/>
            <w:gridSpan w:val="13"/>
            <w:tcBorders>
              <w:right w:val="single" w:sz="4" w:space="0" w:color="auto"/>
            </w:tcBorders>
            <w:vAlign w:val="center"/>
          </w:tcPr>
          <w:p w:rsidR="0008755A" w:rsidRDefault="0008755A" w:rsidP="00A42E34">
            <w:pPr>
              <w:spacing w:before="24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Bei Eingruppierung nach Abschnitt 2 </w:t>
            </w:r>
            <w:r w:rsidR="00386C21">
              <w:rPr>
                <w:rFonts w:cs="Arial"/>
                <w:sz w:val="18"/>
                <w:szCs w:val="18"/>
              </w:rPr>
              <w:t>Ziffer</w:t>
            </w:r>
            <w:r>
              <w:rPr>
                <w:rFonts w:cs="Arial"/>
                <w:sz w:val="18"/>
                <w:szCs w:val="18"/>
              </w:rPr>
              <w:t xml:space="preserve"> 1:</w:t>
            </w:r>
          </w:p>
          <w:p w:rsidR="0008755A" w:rsidRDefault="0008755A" w:rsidP="006607F5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C47B9">
              <w:rPr>
                <w:rFonts w:cs="Arial"/>
                <w:sz w:val="18"/>
                <w:szCs w:val="18"/>
              </w:rPr>
            </w:r>
            <w:r w:rsidR="00DC47B9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0152B3">
              <w:rPr>
                <w:rFonts w:cs="Arial"/>
                <w:sz w:val="18"/>
                <w:szCs w:val="18"/>
              </w:rPr>
              <w:t xml:space="preserve">Die ermittelte </w:t>
            </w:r>
            <w:r>
              <w:rPr>
                <w:rFonts w:cs="Arial"/>
                <w:sz w:val="18"/>
                <w:szCs w:val="18"/>
              </w:rPr>
              <w:t xml:space="preserve">Entgeltgruppe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sieht eine besondere Stufenlaufzeit </w:t>
            </w:r>
            <w:r w:rsidR="009E1B7C">
              <w:rPr>
                <w:rFonts w:cs="Arial"/>
                <w:sz w:val="18"/>
                <w:szCs w:val="18"/>
              </w:rPr>
              <w:t>(</w:t>
            </w:r>
            <w:r>
              <w:rPr>
                <w:rFonts w:cs="Arial"/>
                <w:sz w:val="18"/>
                <w:szCs w:val="18"/>
              </w:rPr>
              <w:t xml:space="preserve">E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>*) vor.</w:t>
            </w:r>
          </w:p>
          <w:p w:rsidR="0008755A" w:rsidRDefault="0008755A" w:rsidP="006607F5">
            <w:pPr>
              <w:rPr>
                <w:rFonts w:cs="Arial"/>
                <w:sz w:val="18"/>
                <w:szCs w:val="18"/>
              </w:rPr>
            </w:pPr>
          </w:p>
          <w:p w:rsidR="00C43BA3" w:rsidRDefault="00C43BA3" w:rsidP="006607F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Angleichungszulage:</w:t>
            </w:r>
          </w:p>
          <w:p w:rsidR="00FC0091" w:rsidRDefault="00DF1F75" w:rsidP="001D697C">
            <w:pPr>
              <w:jc w:val="both"/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0152B3">
              <w:rPr>
                <w:rFonts w:cs="Arial"/>
                <w:sz w:val="18"/>
                <w:szCs w:val="18"/>
              </w:rPr>
              <w:t xml:space="preserve">Die ermittelte </w:t>
            </w:r>
            <w:r>
              <w:rPr>
                <w:rFonts w:cs="Arial"/>
                <w:sz w:val="18"/>
                <w:szCs w:val="18"/>
              </w:rPr>
              <w:t xml:space="preserve">Entgeltgruppe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ist mit dem Anspruch auf eine Angleichungszulage nach</w:t>
            </w:r>
            <w:r w:rsidR="000152B3">
              <w:rPr>
                <w:rFonts w:cs="Arial"/>
                <w:sz w:val="18"/>
                <w:szCs w:val="18"/>
              </w:rPr>
              <w:t xml:space="preserve"> Anhang 1 zur</w:t>
            </w:r>
          </w:p>
          <w:p w:rsidR="00DF1F75" w:rsidRDefault="00FC0091" w:rsidP="006607F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</w:t>
            </w:r>
            <w:r w:rsidR="00DF1F75">
              <w:rPr>
                <w:rFonts w:cs="Arial"/>
                <w:sz w:val="18"/>
                <w:szCs w:val="18"/>
              </w:rPr>
              <w:t xml:space="preserve"> </w:t>
            </w:r>
            <w:r w:rsidR="000152B3">
              <w:rPr>
                <w:rFonts w:cs="Arial"/>
                <w:sz w:val="18"/>
                <w:szCs w:val="18"/>
              </w:rPr>
              <w:t>Entgeltordnung Lehrkräfte</w:t>
            </w:r>
            <w:r w:rsidR="00DF1F75">
              <w:rPr>
                <w:rFonts w:cs="Arial"/>
                <w:sz w:val="18"/>
                <w:szCs w:val="18"/>
              </w:rPr>
              <w:t xml:space="preserve"> verbunden (frühestens ab 1. August 2016 gewährt)</w:t>
            </w:r>
            <w:r w:rsidR="00DF1F75" w:rsidRPr="00DC7633">
              <w:rPr>
                <w:rFonts w:cs="Arial"/>
                <w:sz w:val="18"/>
                <w:szCs w:val="18"/>
              </w:rPr>
              <w:t>.</w:t>
            </w:r>
          </w:p>
          <w:p w:rsidR="00DF1F75" w:rsidRDefault="00DF1F75" w:rsidP="006607F5">
            <w:pPr>
              <w:rPr>
                <w:rFonts w:cs="Arial"/>
                <w:sz w:val="18"/>
                <w:szCs w:val="18"/>
              </w:rPr>
            </w:pPr>
          </w:p>
          <w:p w:rsidR="001B2592" w:rsidRDefault="00750C3C" w:rsidP="006607F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Anspruch auf eine Amtszulage als Entgeltgruppenzulage</w:t>
            </w:r>
            <w:r w:rsidR="001B2592">
              <w:rPr>
                <w:rFonts w:cs="Arial"/>
                <w:sz w:val="18"/>
                <w:szCs w:val="18"/>
              </w:rPr>
              <w:t>:</w:t>
            </w:r>
          </w:p>
          <w:p w:rsidR="00453FC2" w:rsidRDefault="001B2592" w:rsidP="001D697C">
            <w:pPr>
              <w:jc w:val="both"/>
              <w:rPr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="00DC47B9">
              <w:rPr>
                <w:rFonts w:cs="Arial"/>
                <w:sz w:val="18"/>
                <w:szCs w:val="18"/>
              </w:rPr>
            </w:r>
            <w:r w:rsidR="00DC47B9">
              <w:rPr>
                <w:rFonts w:cs="Arial"/>
                <w:sz w:val="18"/>
                <w:szCs w:val="18"/>
              </w:rPr>
              <w:fldChar w:fldCharType="separate"/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Die Lehrkraft</w:t>
            </w:r>
            <w:r w:rsidRPr="001B2592">
              <w:rPr>
                <w:sz w:val="18"/>
                <w:szCs w:val="18"/>
              </w:rPr>
              <w:t xml:space="preserve"> erhält </w:t>
            </w:r>
            <w:r w:rsidR="00851006">
              <w:rPr>
                <w:sz w:val="18"/>
                <w:szCs w:val="18"/>
              </w:rPr>
              <w:t xml:space="preserve">ab </w:t>
            </w:r>
            <w:r w:rsidR="00851006"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>
                    <w:type w:val="date"/>
                    <w:maxLength w:val="10"/>
                  </w:textInput>
                </w:ffData>
              </w:fldChar>
            </w:r>
            <w:r w:rsidR="00851006"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851006" w:rsidRPr="00CE7E1F">
              <w:rPr>
                <w:rFonts w:cs="Arial"/>
                <w:sz w:val="18"/>
                <w:szCs w:val="18"/>
              </w:rPr>
            </w:r>
            <w:r w:rsidR="00851006"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851006" w:rsidRPr="00CE7E1F">
              <w:rPr>
                <w:rFonts w:cs="Arial"/>
                <w:sz w:val="18"/>
                <w:szCs w:val="18"/>
              </w:rPr>
              <w:fldChar w:fldCharType="end"/>
            </w:r>
            <w:r w:rsidR="00453FC2">
              <w:rPr>
                <w:rFonts w:cs="Arial"/>
                <w:sz w:val="18"/>
                <w:szCs w:val="18"/>
              </w:rPr>
              <w:t xml:space="preserve">     </w:t>
            </w:r>
            <w:r w:rsidR="00851006">
              <w:rPr>
                <w:sz w:val="18"/>
                <w:szCs w:val="18"/>
              </w:rPr>
              <w:t xml:space="preserve"> </w:t>
            </w:r>
            <w:r w:rsidRPr="001B2592">
              <w:rPr>
                <w:sz w:val="18"/>
                <w:szCs w:val="18"/>
              </w:rPr>
              <w:t>eine</w:t>
            </w:r>
            <w:r>
              <w:rPr>
                <w:sz w:val="18"/>
                <w:szCs w:val="18"/>
              </w:rPr>
              <w:t xml:space="preserve"> Entgeltgruppenzulage in Höhe der</w:t>
            </w:r>
            <w:r w:rsidRPr="001B2592">
              <w:rPr>
                <w:sz w:val="18"/>
                <w:szCs w:val="18"/>
              </w:rPr>
              <w:t xml:space="preserve"> Amtszulage nach Fußnote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 w:rsidRPr="001B2592">
              <w:rPr>
                <w:sz w:val="18"/>
                <w:szCs w:val="18"/>
              </w:rPr>
              <w:t xml:space="preserve"> </w:t>
            </w:r>
            <w:r w:rsidR="00091123">
              <w:rPr>
                <w:sz w:val="18"/>
                <w:szCs w:val="18"/>
              </w:rPr>
              <w:t xml:space="preserve">      </w:t>
            </w:r>
          </w:p>
          <w:p w:rsidR="001B2592" w:rsidRDefault="00453FC2" w:rsidP="008510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1B2592" w:rsidRPr="001B2592">
              <w:rPr>
                <w:sz w:val="18"/>
                <w:szCs w:val="18"/>
              </w:rPr>
              <w:t>zu</w:t>
            </w:r>
            <w:r>
              <w:rPr>
                <w:sz w:val="18"/>
                <w:szCs w:val="18"/>
              </w:rPr>
              <w:t xml:space="preserve"> </w:t>
            </w:r>
            <w:r w:rsidR="00851006" w:rsidRPr="001B2592">
              <w:rPr>
                <w:sz w:val="18"/>
                <w:szCs w:val="18"/>
              </w:rPr>
              <w:t>Beso</w:t>
            </w:r>
            <w:r w:rsidR="00851006">
              <w:rPr>
                <w:sz w:val="18"/>
                <w:szCs w:val="18"/>
              </w:rPr>
              <w:t>ldungs</w:t>
            </w:r>
            <w:r w:rsidR="001B2592" w:rsidRPr="001B2592">
              <w:rPr>
                <w:sz w:val="18"/>
                <w:szCs w:val="18"/>
              </w:rPr>
              <w:t xml:space="preserve">gruppe A </w:t>
            </w:r>
            <w:r w:rsidR="001B2592"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="001B2592"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1B2592" w:rsidRPr="00CE7E1F">
              <w:rPr>
                <w:rFonts w:cs="Arial"/>
                <w:sz w:val="18"/>
                <w:szCs w:val="18"/>
              </w:rPr>
            </w:r>
            <w:r w:rsidR="001B2592" w:rsidRPr="00CE7E1F"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1B2592" w:rsidRPr="00CE7E1F">
              <w:rPr>
                <w:rFonts w:cs="Arial"/>
                <w:sz w:val="18"/>
                <w:szCs w:val="18"/>
              </w:rPr>
              <w:fldChar w:fldCharType="end"/>
            </w:r>
            <w:r w:rsidR="001B2592" w:rsidRPr="001B2592">
              <w:rPr>
                <w:sz w:val="18"/>
                <w:szCs w:val="18"/>
              </w:rPr>
              <w:t xml:space="preserve"> der Besoldungsordnung A zum SächsBesG</w:t>
            </w:r>
            <w:r w:rsidR="001B2592">
              <w:rPr>
                <w:sz w:val="18"/>
                <w:szCs w:val="18"/>
              </w:rPr>
              <w:t>.</w:t>
            </w:r>
          </w:p>
          <w:p w:rsidR="00DB4780" w:rsidRDefault="00DB4780" w:rsidP="00851006">
            <w:pPr>
              <w:rPr>
                <w:sz w:val="18"/>
                <w:szCs w:val="18"/>
              </w:rPr>
            </w:pPr>
          </w:p>
          <w:p w:rsidR="00A42E34" w:rsidRDefault="00A42E34" w:rsidP="00851006">
            <w:pPr>
              <w:rPr>
                <w:sz w:val="18"/>
                <w:szCs w:val="18"/>
              </w:rPr>
            </w:pPr>
          </w:p>
          <w:p w:rsidR="007C4172" w:rsidRDefault="007C4172" w:rsidP="007C4172">
            <w:pPr>
              <w:rPr>
                <w:b/>
                <w:sz w:val="18"/>
                <w:szCs w:val="18"/>
              </w:rPr>
            </w:pPr>
            <w:r w:rsidRPr="00F0042B">
              <w:rPr>
                <w:b/>
                <w:sz w:val="18"/>
                <w:szCs w:val="18"/>
              </w:rPr>
              <w:t>Nur für Lehrkräfte für besondere Aufgaben an Hochschulen /Fachhochschulen:</w:t>
            </w:r>
          </w:p>
          <w:p w:rsidR="007C4172" w:rsidRPr="00F0042B" w:rsidRDefault="007C4172" w:rsidP="007C4172">
            <w:pPr>
              <w:rPr>
                <w:b/>
                <w:sz w:val="18"/>
                <w:szCs w:val="18"/>
              </w:rPr>
            </w:pPr>
          </w:p>
          <w:p w:rsidR="007C4172" w:rsidRDefault="007C4172" w:rsidP="007C4172">
            <w:pPr>
              <w:rPr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CE7E1F">
              <w:rPr>
                <w:rFonts w:cs="Arial"/>
                <w:sz w:val="18"/>
                <w:szCs w:val="18"/>
              </w:rPr>
              <w:t xml:space="preserve">Die </w:t>
            </w:r>
            <w:r>
              <w:rPr>
                <w:rFonts w:cs="Arial"/>
                <w:sz w:val="18"/>
                <w:szCs w:val="18"/>
              </w:rPr>
              <w:t xml:space="preserve">Eingruppierung des/der Beschäftigten richtet sich </w:t>
            </w:r>
            <w:r w:rsidRPr="00CE7E1F">
              <w:rPr>
                <w:rFonts w:cs="Arial"/>
                <w:sz w:val="18"/>
                <w:szCs w:val="18"/>
              </w:rPr>
              <w:t>nach</w:t>
            </w:r>
          </w:p>
          <w:p w:rsidR="007C4172" w:rsidRDefault="007C4172" w:rsidP="001D697C">
            <w:pPr>
              <w:jc w:val="both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Teil C  A</w:t>
            </w:r>
            <w:r w:rsidRPr="00DC7633">
              <w:rPr>
                <w:rFonts w:cs="Arial"/>
                <w:sz w:val="18"/>
                <w:szCs w:val="18"/>
              </w:rPr>
              <w:t>bschnitt</w:t>
            </w:r>
            <w:r>
              <w:tab/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8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 xml:space="preserve">Fallgruppe </w:t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Buchstabe</w:t>
            </w:r>
            <w:r w:rsidRPr="00DC7633">
              <w:rPr>
                <w:rFonts w:cs="Arial"/>
                <w:sz w:val="18"/>
                <w:szCs w:val="18"/>
              </w:rPr>
              <w:fldChar w:fldCharType="begin">
                <w:ffData>
                  <w:name w:val="Text509"/>
                  <w:enabled/>
                  <w:calcOnExit w:val="0"/>
                  <w:textInput/>
                </w:ffData>
              </w:fldChar>
            </w:r>
            <w:r w:rsidRPr="00DC7633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DC7633">
              <w:rPr>
                <w:rFonts w:cs="Arial"/>
                <w:sz w:val="18"/>
                <w:szCs w:val="18"/>
              </w:rPr>
            </w:r>
            <w:r w:rsidRPr="00DC7633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DC7633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 der Richtlinien der TdL für die Eingruppierung der nicht von der Entgeltordnung zum TV-L erfassten Beschäftigten im Tarifgebiet Ost</w:t>
            </w:r>
          </w:p>
          <w:p w:rsidR="007C4172" w:rsidRDefault="007C4172" w:rsidP="007C4172">
            <w:pPr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i.V.m. dem</w:t>
            </w:r>
            <w:r w:rsidRPr="00BA2B59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Schreiben des SMF vom 28. März 2017, Az 16-P2106/15/226-2017/5464.</w:t>
            </w:r>
          </w:p>
          <w:p w:rsidR="007C4172" w:rsidRDefault="007C4172" w:rsidP="007C4172">
            <w:pPr>
              <w:rPr>
                <w:rFonts w:cs="Arial"/>
                <w:sz w:val="18"/>
                <w:szCs w:val="18"/>
              </w:rPr>
            </w:pPr>
            <w:r w:rsidRPr="00B36523">
              <w:rPr>
                <w:rFonts w:cs="Arial"/>
                <w:sz w:val="16"/>
                <w:szCs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6523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C47B9">
              <w:rPr>
                <w:rFonts w:cs="Arial"/>
                <w:sz w:val="16"/>
                <w:szCs w:val="16"/>
              </w:rPr>
            </w:r>
            <w:r w:rsidR="00DC47B9">
              <w:rPr>
                <w:rFonts w:cs="Arial"/>
                <w:sz w:val="16"/>
                <w:szCs w:val="16"/>
              </w:rPr>
              <w:fldChar w:fldCharType="separate"/>
            </w:r>
            <w:r w:rsidRPr="00B36523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i.V.m. dem</w:t>
            </w:r>
            <w:r w:rsidRPr="003220B1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Schreiben des SMF vom 1. November 2017, Az 16-P2106/15/226-2017/48192.</w:t>
            </w:r>
          </w:p>
          <w:p w:rsidR="007C4172" w:rsidRDefault="007C4172" w:rsidP="007C4172">
            <w:pPr>
              <w:rPr>
                <w:rFonts w:cs="Arial"/>
                <w:sz w:val="18"/>
                <w:szCs w:val="18"/>
              </w:rPr>
            </w:pPr>
          </w:p>
          <w:p w:rsidR="007C4172" w:rsidRDefault="007C4172" w:rsidP="007C4172">
            <w:pPr>
              <w:rPr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Der/Die Beschäftigte ist </w:t>
            </w:r>
            <w:r>
              <w:rPr>
                <w:rFonts w:cs="Arial"/>
                <w:sz w:val="18"/>
                <w:szCs w:val="18"/>
              </w:rPr>
              <w:t xml:space="preserve">ab </w:t>
            </w:r>
            <w:r w:rsidR="00B4474C">
              <w:rPr>
                <w:rFonts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B4474C">
              <w:rPr>
                <w:rFonts w:cs="Arial"/>
                <w:sz w:val="18"/>
                <w:szCs w:val="18"/>
              </w:rPr>
              <w:instrText xml:space="preserve"> FORMTEXT </w:instrText>
            </w:r>
            <w:r w:rsidR="00B4474C">
              <w:rPr>
                <w:rFonts w:cs="Arial"/>
                <w:sz w:val="18"/>
                <w:szCs w:val="18"/>
              </w:rPr>
            </w:r>
            <w:r w:rsidR="00B4474C">
              <w:rPr>
                <w:rFonts w:cs="Arial"/>
                <w:sz w:val="18"/>
                <w:szCs w:val="18"/>
              </w:rPr>
              <w:fldChar w:fldCharType="separate"/>
            </w:r>
            <w:r w:rsidR="00B4474C">
              <w:rPr>
                <w:rFonts w:cs="Arial"/>
                <w:noProof/>
                <w:sz w:val="18"/>
                <w:szCs w:val="18"/>
              </w:rPr>
              <w:t> </w:t>
            </w:r>
            <w:r w:rsidR="00B4474C">
              <w:rPr>
                <w:rFonts w:cs="Arial"/>
                <w:noProof/>
                <w:sz w:val="18"/>
                <w:szCs w:val="18"/>
              </w:rPr>
              <w:t> </w:t>
            </w:r>
            <w:r w:rsidR="00B4474C">
              <w:rPr>
                <w:rFonts w:cs="Arial"/>
                <w:noProof/>
                <w:sz w:val="18"/>
                <w:szCs w:val="18"/>
              </w:rPr>
              <w:t> </w:t>
            </w:r>
            <w:r w:rsidR="00B4474C">
              <w:rPr>
                <w:rFonts w:cs="Arial"/>
                <w:noProof/>
                <w:sz w:val="18"/>
                <w:szCs w:val="18"/>
              </w:rPr>
              <w:t> </w:t>
            </w:r>
            <w:r w:rsidR="00B4474C">
              <w:rPr>
                <w:rFonts w:cs="Arial"/>
                <w:noProof/>
                <w:sz w:val="18"/>
                <w:szCs w:val="18"/>
              </w:rPr>
              <w:t> </w:t>
            </w:r>
            <w:r w:rsidR="00B4474C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ab/>
            </w:r>
            <w:r w:rsidR="00B4474C">
              <w:rPr>
                <w:rFonts w:cs="Arial"/>
                <w:sz w:val="18"/>
                <w:szCs w:val="18"/>
              </w:rPr>
              <w:t xml:space="preserve">  </w:t>
            </w:r>
            <w:r w:rsidRPr="00CE7E1F">
              <w:rPr>
                <w:rFonts w:cs="Arial"/>
                <w:sz w:val="18"/>
                <w:szCs w:val="18"/>
              </w:rPr>
              <w:t xml:space="preserve">in die </w:t>
            </w:r>
            <w:r>
              <w:rPr>
                <w:rFonts w:cs="Arial"/>
                <w:sz w:val="18"/>
                <w:szCs w:val="18"/>
              </w:rPr>
              <w:t xml:space="preserve">Entgeltgruppe </w:t>
            </w:r>
            <w:r w:rsidRPr="00CE7E1F">
              <w:rPr>
                <w:rFonts w:cs="Arial"/>
                <w:sz w:val="18"/>
                <w:szCs w:val="18"/>
              </w:rPr>
              <w:fldChar w:fldCharType="begin">
                <w:ffData>
                  <w:name w:val="Text5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CE7E1F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CE7E1F">
              <w:rPr>
                <w:rFonts w:cs="Arial"/>
                <w:sz w:val="18"/>
                <w:szCs w:val="18"/>
              </w:rPr>
            </w:r>
            <w:r w:rsidRPr="00CE7E1F"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 w:rsidRPr="00CE7E1F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E7E1F">
              <w:rPr>
                <w:rFonts w:cs="Arial"/>
                <w:sz w:val="18"/>
                <w:szCs w:val="18"/>
              </w:rPr>
              <w:t>eingruppiert.</w:t>
            </w:r>
          </w:p>
          <w:p w:rsidR="007C4172" w:rsidRDefault="007C4172" w:rsidP="00851006">
            <w:pPr>
              <w:rPr>
                <w:sz w:val="18"/>
                <w:szCs w:val="18"/>
              </w:rPr>
            </w:pPr>
          </w:p>
          <w:p w:rsidR="009C5FE2" w:rsidRDefault="009C5FE2" w:rsidP="008510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Bemerkung:</w:t>
            </w:r>
          </w:p>
          <w:p w:rsidR="009C5FE2" w:rsidRDefault="009C5FE2" w:rsidP="00851006">
            <w:pPr>
              <w:rPr>
                <w:sz w:val="18"/>
                <w:szCs w:val="18"/>
              </w:rPr>
            </w:pPr>
          </w:p>
          <w:p w:rsidR="009C5FE2" w:rsidRPr="001B2592" w:rsidRDefault="009C5FE2" w:rsidP="00851006">
            <w:pPr>
              <w:rPr>
                <w:rFonts w:cs="Arial"/>
                <w:sz w:val="18"/>
                <w:szCs w:val="18"/>
              </w:rPr>
            </w:pP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320"/>
        </w:trPr>
        <w:tc>
          <w:tcPr>
            <w:tcW w:w="4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9505" w:type="dxa"/>
            <w:gridSpan w:val="15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 xml:space="preserve">Die </w:t>
            </w:r>
            <w:r w:rsidRPr="00C70E20">
              <w:rPr>
                <w:rFonts w:cs="Arial"/>
                <w:sz w:val="18"/>
              </w:rPr>
              <w:t>Tätigkeitsbewertung</w:t>
            </w:r>
            <w:r w:rsidRPr="00CE7E1F">
              <w:rPr>
                <w:rFonts w:cs="Arial"/>
                <w:sz w:val="18"/>
              </w:rPr>
              <w:t xml:space="preserve"> wurde erstellt von:</w:t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362"/>
        </w:trPr>
        <w:tc>
          <w:tcPr>
            <w:tcW w:w="4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line="200" w:lineRule="exact"/>
              <w:rPr>
                <w:sz w:val="18"/>
              </w:rPr>
            </w:pPr>
          </w:p>
        </w:tc>
        <w:tc>
          <w:tcPr>
            <w:tcW w:w="1983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Name</w:t>
            </w:r>
          </w:p>
        </w:tc>
        <w:tc>
          <w:tcPr>
            <w:tcW w:w="2418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Organisationseinheit</w:t>
            </w:r>
          </w:p>
        </w:tc>
        <w:tc>
          <w:tcPr>
            <w:tcW w:w="141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Datum</w:t>
            </w:r>
          </w:p>
        </w:tc>
        <w:tc>
          <w:tcPr>
            <w:tcW w:w="368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Unterschrift/ Funktionsbezeichnung</w:t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400"/>
        </w:trPr>
        <w:tc>
          <w:tcPr>
            <w:tcW w:w="4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B4474C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1" w:name="Text38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31"/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320"/>
        </w:trPr>
        <w:tc>
          <w:tcPr>
            <w:tcW w:w="4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9505" w:type="dxa"/>
            <w:gridSpan w:val="15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 xml:space="preserve">Die </w:t>
            </w:r>
            <w:r w:rsidRPr="00C70E20">
              <w:rPr>
                <w:rFonts w:cs="Arial"/>
                <w:sz w:val="18"/>
              </w:rPr>
              <w:t>Tätigkeitsbewertung wurde</w:t>
            </w:r>
            <w:r w:rsidRPr="00CE7E1F">
              <w:rPr>
                <w:rFonts w:cs="Arial"/>
                <w:sz w:val="18"/>
              </w:rPr>
              <w:t xml:space="preserve"> geprüft und bestätigt von:</w:t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320"/>
        </w:trPr>
        <w:tc>
          <w:tcPr>
            <w:tcW w:w="496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line="200" w:lineRule="exact"/>
              <w:rPr>
                <w:sz w:val="18"/>
              </w:rPr>
            </w:pPr>
          </w:p>
        </w:tc>
        <w:tc>
          <w:tcPr>
            <w:tcW w:w="1983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Name</w:t>
            </w:r>
          </w:p>
        </w:tc>
        <w:tc>
          <w:tcPr>
            <w:tcW w:w="2418" w:type="dxa"/>
            <w:gridSpan w:val="6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Organisationseinheit</w:t>
            </w:r>
          </w:p>
        </w:tc>
        <w:tc>
          <w:tcPr>
            <w:tcW w:w="141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Datum</w:t>
            </w:r>
          </w:p>
        </w:tc>
        <w:tc>
          <w:tcPr>
            <w:tcW w:w="3687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Unterschrift/ Funktionsbezeichnung</w:t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400"/>
        </w:trPr>
        <w:tc>
          <w:tcPr>
            <w:tcW w:w="4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B4474C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42"/>
                  <w:enabled w:val="0"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2" w:name="Text42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32"/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400"/>
        </w:trPr>
        <w:tc>
          <w:tcPr>
            <w:tcW w:w="4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B4474C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 w:val="0"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400"/>
        </w:trPr>
        <w:tc>
          <w:tcPr>
            <w:tcW w:w="49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9505" w:type="dxa"/>
            <w:gridSpan w:val="15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Sichtvermerk des Abteilungsleiters*</w:t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236"/>
        </w:trPr>
        <w:tc>
          <w:tcPr>
            <w:tcW w:w="496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1983" w:type="dxa"/>
            <w:gridSpan w:val="3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Name</w:t>
            </w:r>
          </w:p>
        </w:tc>
        <w:tc>
          <w:tcPr>
            <w:tcW w:w="2418" w:type="dxa"/>
            <w:gridSpan w:val="6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Organisationseinheit</w:t>
            </w:r>
          </w:p>
        </w:tc>
        <w:tc>
          <w:tcPr>
            <w:tcW w:w="1417" w:type="dxa"/>
            <w:gridSpan w:val="3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Datum</w:t>
            </w:r>
          </w:p>
        </w:tc>
        <w:tc>
          <w:tcPr>
            <w:tcW w:w="3687" w:type="dxa"/>
            <w:gridSpan w:val="3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8755A" w:rsidRPr="00CE7E1F" w:rsidRDefault="0008755A" w:rsidP="00325353">
            <w:pPr>
              <w:spacing w:line="200" w:lineRule="exact"/>
              <w:jc w:val="center"/>
              <w:rPr>
                <w:rFonts w:cs="Arial"/>
                <w:sz w:val="18"/>
              </w:rPr>
            </w:pPr>
            <w:r w:rsidRPr="00CE7E1F">
              <w:rPr>
                <w:rFonts w:cs="Arial"/>
                <w:sz w:val="18"/>
              </w:rPr>
              <w:t>Unterschrift</w:t>
            </w:r>
          </w:p>
        </w:tc>
      </w:tr>
      <w:tr w:rsidR="0008755A" w:rsidTr="00BC602F">
        <w:tblPrEx>
          <w:tblBorders>
            <w:bottom w:val="none" w:sz="0" w:space="0" w:color="auto"/>
          </w:tblBorders>
        </w:tblPrEx>
        <w:trPr>
          <w:cantSplit/>
          <w:trHeight w:val="236"/>
        </w:trPr>
        <w:tc>
          <w:tcPr>
            <w:tcW w:w="49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755A" w:rsidRDefault="0008755A" w:rsidP="00325353">
            <w:pPr>
              <w:spacing w:before="60"/>
              <w:jc w:val="center"/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8755A" w:rsidRPr="00CE7E1F" w:rsidRDefault="00B4474C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80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3" w:name="Text80"/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  <w:bookmarkEnd w:id="33"/>
          </w:p>
        </w:tc>
        <w:tc>
          <w:tcPr>
            <w:tcW w:w="368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8755A" w:rsidRPr="00CE7E1F" w:rsidRDefault="0008755A" w:rsidP="00325353">
            <w:pPr>
              <w:spacing w:line="200" w:lineRule="exact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</w:tbl>
    <w:p w:rsidR="0008755A" w:rsidRPr="00683EA7" w:rsidRDefault="0008755A" w:rsidP="0008755A">
      <w:pPr>
        <w:rPr>
          <w:sz w:val="12"/>
          <w:szCs w:val="12"/>
        </w:rPr>
      </w:pPr>
    </w:p>
    <w:tbl>
      <w:tblPr>
        <w:tblW w:w="9994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1984"/>
        <w:gridCol w:w="2410"/>
        <w:gridCol w:w="1417"/>
        <w:gridCol w:w="3686"/>
      </w:tblGrid>
      <w:tr w:rsidR="0008755A" w:rsidTr="00DF0C1E">
        <w:trPr>
          <w:trHeight w:val="320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55A" w:rsidRDefault="0008755A" w:rsidP="00325353">
            <w:pPr>
              <w:rPr>
                <w:sz w:val="20"/>
              </w:rPr>
            </w:pP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755A" w:rsidRPr="00CE7E1F" w:rsidRDefault="0008755A" w:rsidP="00325353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 xml:space="preserve">Die Übereinstimmung der </w:t>
            </w:r>
            <w:r w:rsidRPr="00C70E20">
              <w:rPr>
                <w:rFonts w:cs="Arial"/>
                <w:sz w:val="18"/>
                <w:szCs w:val="18"/>
              </w:rPr>
              <w:t>Tätigkeitsbewertung</w:t>
            </w:r>
            <w:r w:rsidRPr="00CE7E1F">
              <w:rPr>
                <w:rFonts w:cs="Arial"/>
                <w:sz w:val="18"/>
                <w:szCs w:val="18"/>
              </w:rPr>
              <w:t xml:space="preserve"> mit dem GVP der Dienststelle wird bestätigt:*</w:t>
            </w:r>
          </w:p>
        </w:tc>
      </w:tr>
      <w:tr w:rsidR="0008755A" w:rsidTr="00DF0C1E">
        <w:trPr>
          <w:trHeight w:val="320"/>
        </w:trPr>
        <w:tc>
          <w:tcPr>
            <w:tcW w:w="4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55A" w:rsidRDefault="0008755A" w:rsidP="0032535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755A" w:rsidRDefault="0008755A" w:rsidP="003253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755A" w:rsidRPr="00CE7E1F" w:rsidRDefault="0008755A" w:rsidP="00325353">
            <w:pPr>
              <w:jc w:val="center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Organisationseinheit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755A" w:rsidRPr="00CE7E1F" w:rsidRDefault="0008755A" w:rsidP="00325353">
            <w:pPr>
              <w:jc w:val="center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368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755A" w:rsidRPr="00CE7E1F" w:rsidRDefault="0008755A" w:rsidP="00325353">
            <w:pPr>
              <w:jc w:val="center"/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Unterschrift/Funktionsbezeichnung</w:t>
            </w:r>
          </w:p>
        </w:tc>
      </w:tr>
      <w:tr w:rsidR="0008755A" w:rsidTr="00DF0C1E">
        <w:trPr>
          <w:trHeight w:val="320"/>
        </w:trPr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55A" w:rsidRDefault="0008755A" w:rsidP="00325353">
            <w:pPr>
              <w:rPr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55A" w:rsidRDefault="0008755A" w:rsidP="00325353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 w:rsidR="00380D0A">
              <w:rPr>
                <w:noProof/>
                <w:sz w:val="20"/>
              </w:rPr>
              <w:t> </w:t>
            </w:r>
            <w:r w:rsidR="00380D0A">
              <w:rPr>
                <w:noProof/>
                <w:sz w:val="20"/>
              </w:rPr>
              <w:t> </w:t>
            </w:r>
            <w:r w:rsidR="00380D0A">
              <w:rPr>
                <w:noProof/>
                <w:sz w:val="20"/>
              </w:rPr>
              <w:t> </w:t>
            </w:r>
            <w:r w:rsidR="00380D0A">
              <w:rPr>
                <w:noProof/>
                <w:sz w:val="20"/>
              </w:rPr>
              <w:t> </w:t>
            </w:r>
            <w:r w:rsidR="00380D0A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55A" w:rsidRPr="00CE7E1F" w:rsidRDefault="0008755A" w:rsidP="003253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 w:rsidR="00380D0A"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55A" w:rsidRPr="00CE7E1F" w:rsidRDefault="00B4474C" w:rsidP="003253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84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4" w:name="Text84"/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55A" w:rsidRPr="00CE7E1F" w:rsidRDefault="0008755A" w:rsidP="003253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</w:rPr>
              <w:instrText xml:space="preserve"> FORMTEXT </w:instrText>
            </w:r>
            <w:r>
              <w:rPr>
                <w:rFonts w:cs="Arial"/>
                <w:sz w:val="18"/>
              </w:rPr>
            </w:r>
            <w:r>
              <w:rPr>
                <w:rFonts w:cs="Arial"/>
                <w:sz w:val="18"/>
              </w:rPr>
              <w:fldChar w:fldCharType="separate"/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 w:rsidR="00380D0A">
              <w:rPr>
                <w:rFonts w:cs="Arial"/>
                <w:noProof/>
                <w:sz w:val="18"/>
              </w:rPr>
              <w:t> </w:t>
            </w:r>
            <w:r>
              <w:rPr>
                <w:rFonts w:cs="Arial"/>
                <w:sz w:val="18"/>
              </w:rPr>
              <w:fldChar w:fldCharType="end"/>
            </w:r>
          </w:p>
        </w:tc>
      </w:tr>
      <w:tr w:rsidR="00DF0C1E" w:rsidRPr="00A6482B" w:rsidTr="00DF0C1E">
        <w:trPr>
          <w:trHeight w:val="320"/>
        </w:trPr>
        <w:tc>
          <w:tcPr>
            <w:tcW w:w="9994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0C1E" w:rsidRPr="00CE7E1F" w:rsidRDefault="00DF0C1E" w:rsidP="009A7517">
            <w:pPr>
              <w:rPr>
                <w:rFonts w:cs="Arial"/>
                <w:sz w:val="18"/>
                <w:szCs w:val="18"/>
              </w:rPr>
            </w:pPr>
            <w:r w:rsidRPr="00CE7E1F">
              <w:rPr>
                <w:rFonts w:cs="Arial"/>
                <w:sz w:val="18"/>
                <w:szCs w:val="18"/>
              </w:rPr>
              <w:t>* soweit gem. GVP (Geschäftsverteilungsplan) der Personal verwaltenden Dienststelle erforderlich</w:t>
            </w:r>
          </w:p>
        </w:tc>
      </w:tr>
    </w:tbl>
    <w:p w:rsidR="00E423C7" w:rsidRDefault="00E423C7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A42E34" w:rsidRDefault="00A42E34" w:rsidP="002B4EB6">
      <w:pPr>
        <w:tabs>
          <w:tab w:val="left" w:pos="284"/>
        </w:tabs>
        <w:ind w:left="284" w:right="-568" w:hanging="284"/>
        <w:rPr>
          <w:rFonts w:cs="Arial"/>
          <w:sz w:val="16"/>
          <w:szCs w:val="16"/>
          <w:vertAlign w:val="superscript"/>
        </w:rPr>
      </w:pPr>
    </w:p>
    <w:p w:rsidR="00F42DCD" w:rsidRPr="00A42E34" w:rsidRDefault="00F42DCD" w:rsidP="001D697C">
      <w:pPr>
        <w:tabs>
          <w:tab w:val="left" w:pos="284"/>
        </w:tabs>
        <w:ind w:left="284" w:right="-568" w:hanging="284"/>
        <w:jc w:val="both"/>
        <w:rPr>
          <w:rFonts w:cs="Arial"/>
          <w:sz w:val="16"/>
          <w:szCs w:val="16"/>
        </w:rPr>
      </w:pPr>
      <w:r w:rsidRPr="00A42E34">
        <w:rPr>
          <w:rFonts w:cs="Arial"/>
          <w:sz w:val="16"/>
          <w:szCs w:val="16"/>
          <w:vertAlign w:val="superscript"/>
        </w:rPr>
        <w:t>1)</w:t>
      </w:r>
      <w:r w:rsidRPr="00A42E34">
        <w:rPr>
          <w:rFonts w:cs="Arial"/>
          <w:sz w:val="16"/>
          <w:szCs w:val="16"/>
        </w:rPr>
        <w:tab/>
      </w:r>
      <w:r w:rsidR="00E423C7" w:rsidRPr="00A42E34">
        <w:rPr>
          <w:rFonts w:cs="Arial"/>
          <w:sz w:val="16"/>
          <w:szCs w:val="16"/>
        </w:rPr>
        <w:t xml:space="preserve">Für die Feststellung einer </w:t>
      </w:r>
      <w:r w:rsidR="00637A7B" w:rsidRPr="00A42E34">
        <w:rPr>
          <w:rFonts w:cs="Arial"/>
          <w:sz w:val="16"/>
          <w:szCs w:val="16"/>
        </w:rPr>
        <w:t xml:space="preserve">beförderungsgleichen </w:t>
      </w:r>
      <w:r w:rsidR="00E423C7" w:rsidRPr="00A42E34">
        <w:rPr>
          <w:rFonts w:cs="Arial"/>
          <w:sz w:val="16"/>
          <w:szCs w:val="16"/>
        </w:rPr>
        <w:t>Höhergruppierung</w:t>
      </w:r>
      <w:r w:rsidR="00637A7B" w:rsidRPr="00A42E34">
        <w:rPr>
          <w:rFonts w:cs="Arial"/>
          <w:sz w:val="16"/>
          <w:szCs w:val="16"/>
        </w:rPr>
        <w:t xml:space="preserve"> oder einer Höhergruppierung nach erfolgreichem Absolvieren des Feststellungsverfahrens nach Abschnitt 4 der QualiVO Lehrer</w:t>
      </w:r>
      <w:r w:rsidR="00E423C7" w:rsidRPr="00A42E34">
        <w:rPr>
          <w:rFonts w:cs="Arial"/>
          <w:sz w:val="16"/>
          <w:szCs w:val="16"/>
        </w:rPr>
        <w:t xml:space="preserve"> ist das Formblatt A39 auszufüllen.</w:t>
      </w:r>
    </w:p>
    <w:p w:rsidR="00335F17" w:rsidRPr="002B4EB6" w:rsidRDefault="00F42DCD" w:rsidP="00DF1F75">
      <w:pPr>
        <w:tabs>
          <w:tab w:val="left" w:pos="284"/>
        </w:tabs>
        <w:ind w:left="284" w:hanging="284"/>
        <w:rPr>
          <w:rFonts w:cs="Arial"/>
          <w:sz w:val="16"/>
          <w:szCs w:val="16"/>
        </w:rPr>
      </w:pPr>
      <w:r w:rsidRPr="002B4EB6">
        <w:rPr>
          <w:rFonts w:cs="Arial"/>
          <w:sz w:val="16"/>
          <w:szCs w:val="16"/>
          <w:vertAlign w:val="superscript"/>
        </w:rPr>
        <w:t>2)</w:t>
      </w:r>
      <w:r w:rsidRPr="002B4EB6">
        <w:rPr>
          <w:rFonts w:cs="Arial"/>
          <w:sz w:val="16"/>
          <w:szCs w:val="16"/>
        </w:rPr>
        <w:tab/>
        <w:t>wenn zutreffend</w:t>
      </w:r>
    </w:p>
    <w:p w:rsidR="00F42DCD" w:rsidRPr="002B4EB6" w:rsidRDefault="00F42DCD" w:rsidP="001420E5">
      <w:pPr>
        <w:tabs>
          <w:tab w:val="left" w:pos="284"/>
        </w:tabs>
        <w:rPr>
          <w:rFonts w:cs="Arial"/>
          <w:sz w:val="4"/>
          <w:szCs w:val="4"/>
        </w:rPr>
      </w:pPr>
    </w:p>
    <w:sectPr w:rsidR="00F42DCD" w:rsidRPr="002B4EB6" w:rsidSect="007A6D58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397" w:left="1418" w:header="720" w:footer="454" w:gutter="0"/>
      <w:paperSrc w:first="1312" w:other="13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14D" w:rsidRDefault="0058014D">
      <w:r>
        <w:separator/>
      </w:r>
    </w:p>
  </w:endnote>
  <w:endnote w:type="continuationSeparator" w:id="0">
    <w:p w:rsidR="0058014D" w:rsidRDefault="0058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E13" w:rsidRDefault="00394E13" w:rsidP="0026762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3B1EE2">
      <w:rPr>
        <w:rStyle w:val="Seitenzahl"/>
        <w:noProof/>
      </w:rPr>
      <w:t>2</w:t>
    </w:r>
    <w:r>
      <w:rPr>
        <w:rStyle w:val="Seitenzahl"/>
      </w:rPr>
      <w:fldChar w:fldCharType="end"/>
    </w:r>
  </w:p>
  <w:p w:rsidR="00394E13" w:rsidRDefault="00394E13" w:rsidP="002C19A4">
    <w:pPr>
      <w:pStyle w:val="Fuzeile"/>
      <w:tabs>
        <w:tab w:val="clear" w:pos="4536"/>
        <w:tab w:val="clear" w:pos="9072"/>
        <w:tab w:val="right" w:pos="9356"/>
      </w:tabs>
      <w:ind w:right="360"/>
      <w:rPr>
        <w:sz w:val="18"/>
      </w:rPr>
    </w:pPr>
    <w:r>
      <w:rPr>
        <w:sz w:val="18"/>
      </w:rPr>
      <w:tab/>
      <w:t xml:space="preserve">M 3d – vereinfachte </w:t>
    </w:r>
    <w:r w:rsidR="001518F0">
      <w:rPr>
        <w:sz w:val="18"/>
      </w:rPr>
      <w:t>Tätigkeitsbewertung</w:t>
    </w:r>
    <w:r>
      <w:rPr>
        <w:sz w:val="18"/>
      </w:rPr>
      <w:t xml:space="preserve"> (Lehrkräfte)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E13" w:rsidRPr="009D6A22" w:rsidRDefault="002B4EB6" w:rsidP="00DC708E">
    <w:pPr>
      <w:pStyle w:val="Fuzeile"/>
      <w:framePr w:wrap="around" w:vAnchor="text" w:hAnchor="margin" w:xAlign="right" w:y="1"/>
      <w:rPr>
        <w:rStyle w:val="Seitenzahl"/>
        <w:sz w:val="18"/>
        <w:szCs w:val="18"/>
      </w:rPr>
    </w:pPr>
    <w:r w:rsidRPr="009D6A22">
      <w:rPr>
        <w:rStyle w:val="Seitenzahl"/>
        <w:sz w:val="18"/>
        <w:szCs w:val="18"/>
      </w:rPr>
      <w:t xml:space="preserve">Seite </w:t>
    </w:r>
    <w:r w:rsidRPr="009D6A22">
      <w:rPr>
        <w:rStyle w:val="Seitenzahl"/>
        <w:sz w:val="18"/>
        <w:szCs w:val="18"/>
      </w:rPr>
      <w:fldChar w:fldCharType="begin"/>
    </w:r>
    <w:r w:rsidRPr="009D6A22">
      <w:rPr>
        <w:rStyle w:val="Seitenzahl"/>
        <w:sz w:val="18"/>
        <w:szCs w:val="18"/>
      </w:rPr>
      <w:instrText xml:space="preserve"> PAGE </w:instrText>
    </w:r>
    <w:r w:rsidRPr="009D6A22">
      <w:rPr>
        <w:rStyle w:val="Seitenzahl"/>
        <w:sz w:val="18"/>
        <w:szCs w:val="18"/>
      </w:rPr>
      <w:fldChar w:fldCharType="separate"/>
    </w:r>
    <w:r w:rsidR="00DC47B9">
      <w:rPr>
        <w:rStyle w:val="Seitenzahl"/>
        <w:noProof/>
        <w:sz w:val="18"/>
        <w:szCs w:val="18"/>
      </w:rPr>
      <w:t>2</w:t>
    </w:r>
    <w:r w:rsidRPr="009D6A22">
      <w:rPr>
        <w:rStyle w:val="Seitenzahl"/>
        <w:sz w:val="18"/>
        <w:szCs w:val="18"/>
      </w:rPr>
      <w:fldChar w:fldCharType="end"/>
    </w:r>
    <w:r w:rsidRPr="009D6A22">
      <w:rPr>
        <w:rStyle w:val="Seitenzahl"/>
        <w:sz w:val="18"/>
        <w:szCs w:val="18"/>
      </w:rPr>
      <w:t xml:space="preserve"> von </w:t>
    </w:r>
    <w:r w:rsidRPr="009D6A22">
      <w:rPr>
        <w:rStyle w:val="Seitenzahl"/>
        <w:sz w:val="18"/>
        <w:szCs w:val="18"/>
      </w:rPr>
      <w:fldChar w:fldCharType="begin"/>
    </w:r>
    <w:r w:rsidRPr="009D6A22">
      <w:rPr>
        <w:rStyle w:val="Seitenzahl"/>
        <w:sz w:val="18"/>
        <w:szCs w:val="18"/>
      </w:rPr>
      <w:instrText xml:space="preserve"> NUMPAGES </w:instrText>
    </w:r>
    <w:r w:rsidRPr="009D6A22">
      <w:rPr>
        <w:rStyle w:val="Seitenzahl"/>
        <w:sz w:val="18"/>
        <w:szCs w:val="18"/>
      </w:rPr>
      <w:fldChar w:fldCharType="separate"/>
    </w:r>
    <w:r w:rsidR="00DC47B9">
      <w:rPr>
        <w:rStyle w:val="Seitenzahl"/>
        <w:noProof/>
        <w:sz w:val="18"/>
        <w:szCs w:val="18"/>
      </w:rPr>
      <w:t>2</w:t>
    </w:r>
    <w:r w:rsidRPr="009D6A22">
      <w:rPr>
        <w:rStyle w:val="Seitenzahl"/>
        <w:sz w:val="18"/>
        <w:szCs w:val="18"/>
      </w:rPr>
      <w:fldChar w:fldCharType="end"/>
    </w:r>
  </w:p>
  <w:p w:rsidR="00394E13" w:rsidRDefault="00394E13" w:rsidP="002B4EB6">
    <w:pPr>
      <w:pStyle w:val="Fuzeile"/>
      <w:tabs>
        <w:tab w:val="clear" w:pos="4536"/>
      </w:tabs>
      <w:ind w:right="360"/>
      <w:rPr>
        <w:sz w:val="18"/>
      </w:rPr>
    </w:pPr>
    <w:r>
      <w:rPr>
        <w:sz w:val="18"/>
      </w:rPr>
      <w:t>Landesamt für Steuern und Finanzen (LSF)</w:t>
    </w:r>
  </w:p>
  <w:p w:rsidR="00394E13" w:rsidRDefault="00394E13" w:rsidP="00683EA7">
    <w:pPr>
      <w:pStyle w:val="Fuzeile"/>
      <w:tabs>
        <w:tab w:val="clear" w:pos="4536"/>
      </w:tabs>
      <w:rPr>
        <w:sz w:val="18"/>
      </w:rPr>
    </w:pPr>
    <w:r>
      <w:rPr>
        <w:sz w:val="18"/>
      </w:rPr>
      <w:t xml:space="preserve">A33 – </w:t>
    </w:r>
    <w:r w:rsidRPr="00C70E20">
      <w:rPr>
        <w:sz w:val="18"/>
      </w:rPr>
      <w:t>Vereinfachte Tätigkeitsb</w:t>
    </w:r>
    <w:r w:rsidR="001518F0" w:rsidRPr="00C70E20">
      <w:rPr>
        <w:sz w:val="18"/>
      </w:rPr>
      <w:t>ewertung</w:t>
    </w:r>
    <w:r w:rsidRPr="00C70E20">
      <w:rPr>
        <w:sz w:val="18"/>
      </w:rPr>
      <w:t xml:space="preserve"> (Lehrkräfte)</w:t>
    </w:r>
  </w:p>
  <w:p w:rsidR="006A526B" w:rsidRPr="003C69D6" w:rsidRDefault="00A12615" w:rsidP="00683EA7">
    <w:pPr>
      <w:pStyle w:val="Fuzeile"/>
      <w:tabs>
        <w:tab w:val="clear" w:pos="4536"/>
      </w:tabs>
      <w:rPr>
        <w:sz w:val="18"/>
      </w:rPr>
    </w:pPr>
    <w:r>
      <w:rPr>
        <w:sz w:val="18"/>
      </w:rPr>
      <w:t xml:space="preserve">Stand: </w:t>
    </w:r>
    <w:r w:rsidR="00750C3C">
      <w:rPr>
        <w:sz w:val="18"/>
      </w:rPr>
      <w:t>03</w:t>
    </w:r>
    <w:r w:rsidR="00394E13">
      <w:rPr>
        <w:sz w:val="18"/>
      </w:rPr>
      <w:t>/</w:t>
    </w:r>
    <w:r w:rsidR="00750C3C">
      <w:rPr>
        <w:sz w:val="18"/>
      </w:rPr>
      <w:t>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E13" w:rsidRDefault="00394E13">
    <w:pPr>
      <w:pStyle w:val="Fuzeile"/>
      <w:tabs>
        <w:tab w:val="clear" w:pos="4536"/>
      </w:tabs>
      <w:rPr>
        <w:sz w:val="18"/>
      </w:rPr>
    </w:pPr>
    <w:r>
      <w:rPr>
        <w:sz w:val="18"/>
      </w:rPr>
      <w:t>Landesamt für Finanzen, PF 10 06 55, 01076 Dresden</w:t>
    </w:r>
    <w:r>
      <w:rPr>
        <w:sz w:val="18"/>
      </w:rPr>
      <w:tab/>
    </w:r>
  </w:p>
  <w:p w:rsidR="00394E13" w:rsidRDefault="00394E13">
    <w:pPr>
      <w:pStyle w:val="Fuzeile"/>
      <w:tabs>
        <w:tab w:val="clear" w:pos="4536"/>
      </w:tabs>
      <w:rPr>
        <w:sz w:val="18"/>
      </w:rPr>
    </w:pPr>
    <w:r>
      <w:rPr>
        <w:sz w:val="18"/>
      </w:rPr>
      <w:t xml:space="preserve">A33 – Vereinfachte </w:t>
    </w:r>
    <w:r w:rsidR="001518F0">
      <w:rPr>
        <w:sz w:val="18"/>
      </w:rPr>
      <w:t>Tätigkeitsbewertung</w:t>
    </w:r>
    <w:r>
      <w:rPr>
        <w:sz w:val="18"/>
      </w:rPr>
      <w:t xml:space="preserve"> (Lehrkräfte)</w:t>
    </w:r>
  </w:p>
  <w:p w:rsidR="00394E13" w:rsidRDefault="00394E13">
    <w:pPr>
      <w:pStyle w:val="Fuzeile"/>
      <w:tabs>
        <w:tab w:val="clear" w:pos="4536"/>
      </w:tabs>
    </w:pPr>
    <w:r>
      <w:rPr>
        <w:sz w:val="18"/>
      </w:rPr>
      <w:t>Stand der Vordrucksvorlage: 04/2007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14D" w:rsidRDefault="0058014D">
      <w:r>
        <w:separator/>
      </w:r>
    </w:p>
  </w:footnote>
  <w:footnote w:type="continuationSeparator" w:id="0">
    <w:p w:rsidR="0058014D" w:rsidRDefault="00580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E13" w:rsidRDefault="00394E13">
    <w:pPr>
      <w:pStyle w:val="Kopfzeile"/>
      <w:tabs>
        <w:tab w:val="clear" w:pos="4536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mirrorMargin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A7B"/>
    <w:rsid w:val="00007A96"/>
    <w:rsid w:val="000152B3"/>
    <w:rsid w:val="000217C5"/>
    <w:rsid w:val="00021833"/>
    <w:rsid w:val="000342C1"/>
    <w:rsid w:val="0003646C"/>
    <w:rsid w:val="00037106"/>
    <w:rsid w:val="00043A03"/>
    <w:rsid w:val="00072B83"/>
    <w:rsid w:val="0008755A"/>
    <w:rsid w:val="00091123"/>
    <w:rsid w:val="00095FC7"/>
    <w:rsid w:val="00097B41"/>
    <w:rsid w:val="000A7D48"/>
    <w:rsid w:val="000C408E"/>
    <w:rsid w:val="000D3189"/>
    <w:rsid w:val="000F22B9"/>
    <w:rsid w:val="000F31E7"/>
    <w:rsid w:val="00102982"/>
    <w:rsid w:val="001420E5"/>
    <w:rsid w:val="00142BC3"/>
    <w:rsid w:val="00145FB7"/>
    <w:rsid w:val="001505AF"/>
    <w:rsid w:val="001518F0"/>
    <w:rsid w:val="00177F3C"/>
    <w:rsid w:val="00180A9A"/>
    <w:rsid w:val="001869F1"/>
    <w:rsid w:val="00194C01"/>
    <w:rsid w:val="001A385B"/>
    <w:rsid w:val="001A77E8"/>
    <w:rsid w:val="001B2592"/>
    <w:rsid w:val="001D697C"/>
    <w:rsid w:val="001F4469"/>
    <w:rsid w:val="0020213B"/>
    <w:rsid w:val="00215BB5"/>
    <w:rsid w:val="00216E97"/>
    <w:rsid w:val="002271CE"/>
    <w:rsid w:val="00241ED5"/>
    <w:rsid w:val="00257013"/>
    <w:rsid w:val="00263741"/>
    <w:rsid w:val="0026762F"/>
    <w:rsid w:val="00286414"/>
    <w:rsid w:val="00290073"/>
    <w:rsid w:val="002901E2"/>
    <w:rsid w:val="0029060E"/>
    <w:rsid w:val="00293CFE"/>
    <w:rsid w:val="002A06F1"/>
    <w:rsid w:val="002A18AC"/>
    <w:rsid w:val="002B4EB6"/>
    <w:rsid w:val="002B694B"/>
    <w:rsid w:val="002C19A4"/>
    <w:rsid w:val="002D6591"/>
    <w:rsid w:val="00300AE1"/>
    <w:rsid w:val="003246E5"/>
    <w:rsid w:val="00325353"/>
    <w:rsid w:val="00331109"/>
    <w:rsid w:val="0033260C"/>
    <w:rsid w:val="003354BE"/>
    <w:rsid w:val="00335F17"/>
    <w:rsid w:val="003407EA"/>
    <w:rsid w:val="00353CF4"/>
    <w:rsid w:val="00380D0A"/>
    <w:rsid w:val="00386C21"/>
    <w:rsid w:val="003872F8"/>
    <w:rsid w:val="00394E13"/>
    <w:rsid w:val="003B1EE2"/>
    <w:rsid w:val="003C56CA"/>
    <w:rsid w:val="003C69D6"/>
    <w:rsid w:val="003C6FFD"/>
    <w:rsid w:val="003D28C0"/>
    <w:rsid w:val="003D7105"/>
    <w:rsid w:val="003E3E13"/>
    <w:rsid w:val="003F2AA5"/>
    <w:rsid w:val="003F49B9"/>
    <w:rsid w:val="00427FF6"/>
    <w:rsid w:val="00453FC2"/>
    <w:rsid w:val="0045460D"/>
    <w:rsid w:val="00456A9C"/>
    <w:rsid w:val="00461DEE"/>
    <w:rsid w:val="0049366C"/>
    <w:rsid w:val="004A456A"/>
    <w:rsid w:val="004E3D6B"/>
    <w:rsid w:val="004E40D2"/>
    <w:rsid w:val="00516844"/>
    <w:rsid w:val="00543DC1"/>
    <w:rsid w:val="00553880"/>
    <w:rsid w:val="00553C9A"/>
    <w:rsid w:val="00555076"/>
    <w:rsid w:val="00566342"/>
    <w:rsid w:val="0057076D"/>
    <w:rsid w:val="0058014D"/>
    <w:rsid w:val="00584F43"/>
    <w:rsid w:val="00586B9C"/>
    <w:rsid w:val="005C6852"/>
    <w:rsid w:val="005C768F"/>
    <w:rsid w:val="005D72DB"/>
    <w:rsid w:val="005E7D21"/>
    <w:rsid w:val="005F0832"/>
    <w:rsid w:val="005F0CDB"/>
    <w:rsid w:val="00601E7E"/>
    <w:rsid w:val="0060574D"/>
    <w:rsid w:val="00615F54"/>
    <w:rsid w:val="00637A7B"/>
    <w:rsid w:val="006421AB"/>
    <w:rsid w:val="00643242"/>
    <w:rsid w:val="006457EA"/>
    <w:rsid w:val="006476D2"/>
    <w:rsid w:val="00656225"/>
    <w:rsid w:val="006607F5"/>
    <w:rsid w:val="00670BA5"/>
    <w:rsid w:val="00673035"/>
    <w:rsid w:val="006807D0"/>
    <w:rsid w:val="00680C0A"/>
    <w:rsid w:val="00683EA7"/>
    <w:rsid w:val="006856EF"/>
    <w:rsid w:val="0069154F"/>
    <w:rsid w:val="00697F34"/>
    <w:rsid w:val="006A38B3"/>
    <w:rsid w:val="006A526B"/>
    <w:rsid w:val="006C00C4"/>
    <w:rsid w:val="006C0214"/>
    <w:rsid w:val="006C10FC"/>
    <w:rsid w:val="006F0C5D"/>
    <w:rsid w:val="0071533A"/>
    <w:rsid w:val="00750C3C"/>
    <w:rsid w:val="00751479"/>
    <w:rsid w:val="00756F15"/>
    <w:rsid w:val="007626A6"/>
    <w:rsid w:val="00766896"/>
    <w:rsid w:val="00777FC1"/>
    <w:rsid w:val="007A6D58"/>
    <w:rsid w:val="007C4172"/>
    <w:rsid w:val="007C67B5"/>
    <w:rsid w:val="007C7472"/>
    <w:rsid w:val="007E21E3"/>
    <w:rsid w:val="007F042C"/>
    <w:rsid w:val="007F085A"/>
    <w:rsid w:val="00811A72"/>
    <w:rsid w:val="00812C14"/>
    <w:rsid w:val="00814EAA"/>
    <w:rsid w:val="00824BBA"/>
    <w:rsid w:val="00824C50"/>
    <w:rsid w:val="00831E4A"/>
    <w:rsid w:val="00851006"/>
    <w:rsid w:val="0089409F"/>
    <w:rsid w:val="008A6F86"/>
    <w:rsid w:val="008A7FB7"/>
    <w:rsid w:val="008C4961"/>
    <w:rsid w:val="008E0EA4"/>
    <w:rsid w:val="008E2350"/>
    <w:rsid w:val="00900CB7"/>
    <w:rsid w:val="00900F64"/>
    <w:rsid w:val="00901FFA"/>
    <w:rsid w:val="00943E2E"/>
    <w:rsid w:val="00956BC2"/>
    <w:rsid w:val="009A7517"/>
    <w:rsid w:val="009B4439"/>
    <w:rsid w:val="009C5E5F"/>
    <w:rsid w:val="009C5FE2"/>
    <w:rsid w:val="009D1B74"/>
    <w:rsid w:val="009D6A22"/>
    <w:rsid w:val="009D710C"/>
    <w:rsid w:val="009E1B7C"/>
    <w:rsid w:val="009E58A2"/>
    <w:rsid w:val="009F7F95"/>
    <w:rsid w:val="00A00E17"/>
    <w:rsid w:val="00A12615"/>
    <w:rsid w:val="00A1632F"/>
    <w:rsid w:val="00A21A2F"/>
    <w:rsid w:val="00A2399E"/>
    <w:rsid w:val="00A2689B"/>
    <w:rsid w:val="00A421FD"/>
    <w:rsid w:val="00A42E34"/>
    <w:rsid w:val="00A432AA"/>
    <w:rsid w:val="00A461B6"/>
    <w:rsid w:val="00A6482B"/>
    <w:rsid w:val="00A72523"/>
    <w:rsid w:val="00AC12D8"/>
    <w:rsid w:val="00AC54FD"/>
    <w:rsid w:val="00AC7C7E"/>
    <w:rsid w:val="00AE269A"/>
    <w:rsid w:val="00AF006B"/>
    <w:rsid w:val="00B13043"/>
    <w:rsid w:val="00B2748F"/>
    <w:rsid w:val="00B35DA8"/>
    <w:rsid w:val="00B4474C"/>
    <w:rsid w:val="00B44A31"/>
    <w:rsid w:val="00B47F73"/>
    <w:rsid w:val="00B71A12"/>
    <w:rsid w:val="00B76163"/>
    <w:rsid w:val="00B7717A"/>
    <w:rsid w:val="00B854C4"/>
    <w:rsid w:val="00B867F8"/>
    <w:rsid w:val="00B878A1"/>
    <w:rsid w:val="00B9165F"/>
    <w:rsid w:val="00BC602F"/>
    <w:rsid w:val="00BF2771"/>
    <w:rsid w:val="00C06662"/>
    <w:rsid w:val="00C13A2B"/>
    <w:rsid w:val="00C27A59"/>
    <w:rsid w:val="00C43BA3"/>
    <w:rsid w:val="00C70E20"/>
    <w:rsid w:val="00C81F5E"/>
    <w:rsid w:val="00C83F48"/>
    <w:rsid w:val="00CD50D8"/>
    <w:rsid w:val="00CE7E1F"/>
    <w:rsid w:val="00CF2824"/>
    <w:rsid w:val="00CF637B"/>
    <w:rsid w:val="00CF761B"/>
    <w:rsid w:val="00D067F4"/>
    <w:rsid w:val="00D11E49"/>
    <w:rsid w:val="00D21E5C"/>
    <w:rsid w:val="00D3299D"/>
    <w:rsid w:val="00D53F3C"/>
    <w:rsid w:val="00D5627F"/>
    <w:rsid w:val="00D575C3"/>
    <w:rsid w:val="00D7576B"/>
    <w:rsid w:val="00D90982"/>
    <w:rsid w:val="00D92AD5"/>
    <w:rsid w:val="00DB293F"/>
    <w:rsid w:val="00DB4780"/>
    <w:rsid w:val="00DC47B9"/>
    <w:rsid w:val="00DC5EB5"/>
    <w:rsid w:val="00DC6398"/>
    <w:rsid w:val="00DC708E"/>
    <w:rsid w:val="00DF0C1E"/>
    <w:rsid w:val="00DF1F75"/>
    <w:rsid w:val="00DF35A5"/>
    <w:rsid w:val="00DF49A1"/>
    <w:rsid w:val="00E027EC"/>
    <w:rsid w:val="00E215A4"/>
    <w:rsid w:val="00E3386E"/>
    <w:rsid w:val="00E423C7"/>
    <w:rsid w:val="00E4604B"/>
    <w:rsid w:val="00E67B99"/>
    <w:rsid w:val="00E75F12"/>
    <w:rsid w:val="00E76B31"/>
    <w:rsid w:val="00E86F96"/>
    <w:rsid w:val="00EC0282"/>
    <w:rsid w:val="00EC2B9D"/>
    <w:rsid w:val="00EC2DC0"/>
    <w:rsid w:val="00EC34B7"/>
    <w:rsid w:val="00ED256B"/>
    <w:rsid w:val="00ED5B74"/>
    <w:rsid w:val="00F0042B"/>
    <w:rsid w:val="00F0072F"/>
    <w:rsid w:val="00F234DA"/>
    <w:rsid w:val="00F342C1"/>
    <w:rsid w:val="00F351AD"/>
    <w:rsid w:val="00F42DCD"/>
    <w:rsid w:val="00F4710D"/>
    <w:rsid w:val="00F47C1A"/>
    <w:rsid w:val="00F86E5A"/>
    <w:rsid w:val="00F91FF9"/>
    <w:rsid w:val="00FA4284"/>
    <w:rsid w:val="00FB09EC"/>
    <w:rsid w:val="00FB5CAB"/>
    <w:rsid w:val="00FC0091"/>
    <w:rsid w:val="00FC774B"/>
    <w:rsid w:val="00FE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F526C6C"/>
  <w15:docId w15:val="{38D2C7DC-4B9C-4915-9F68-C26B0824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E0EA4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500"/>
      <w:ind w:right="1000"/>
    </w:pPr>
    <w:rPr>
      <w:rFonts w:ascii="Arial" w:hAnsi="Arial"/>
      <w:b/>
      <w:snapToGrid w:val="0"/>
      <w:sz w:val="24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sid w:val="00290073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DF1F75"/>
    <w:rPr>
      <w:rFonts w:ascii="Arial" w:hAnsi="Arial"/>
      <w:sz w:val="24"/>
    </w:rPr>
  </w:style>
  <w:style w:type="paragraph" w:styleId="Kommentarthema">
    <w:name w:val="annotation subject"/>
    <w:basedOn w:val="Kommentartext"/>
    <w:next w:val="Kommentartext"/>
    <w:link w:val="KommentarthemaZchn"/>
    <w:rsid w:val="00180A9A"/>
    <w:rPr>
      <w:b/>
      <w:bCs/>
    </w:rPr>
  </w:style>
  <w:style w:type="character" w:customStyle="1" w:styleId="KommentartextZchn">
    <w:name w:val="Kommentartext Zchn"/>
    <w:link w:val="Kommentartext"/>
    <w:semiHidden/>
    <w:rsid w:val="00180A9A"/>
    <w:rPr>
      <w:rFonts w:ascii="Arial" w:hAnsi="Arial"/>
    </w:rPr>
  </w:style>
  <w:style w:type="character" w:customStyle="1" w:styleId="KommentarthemaZchn">
    <w:name w:val="Kommentarthema Zchn"/>
    <w:link w:val="Kommentarthema"/>
    <w:rsid w:val="00180A9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tterst\AppData\Local\Microsoft\Windows\Temporary%20Internet%20Files\Content.Outlook\TD1V7MT1\A33%20(2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99AD3-038A-4CCB-9AD6-119313FED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A33 (2).dotx</Template>
  <TotalTime>0</TotalTime>
  <Pages>2</Pages>
  <Words>447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A33</vt:lpstr>
    </vt:vector>
  </TitlesOfParts>
  <Company>Landesamt für Finanzen</Company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A33</dc:title>
  <dc:creator>Vetterlein, Stefan - LSF</dc:creator>
  <cp:lastModifiedBy>Mezera, Jana - LSF</cp:lastModifiedBy>
  <cp:revision>2</cp:revision>
  <cp:lastPrinted>2019-03-11T16:13:00Z</cp:lastPrinted>
  <dcterms:created xsi:type="dcterms:W3CDTF">2025-01-29T13:41:00Z</dcterms:created>
  <dcterms:modified xsi:type="dcterms:W3CDTF">2025-01-29T13:41:00Z</dcterms:modified>
</cp:coreProperties>
</file>